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C6617" w14:textId="2C7BEB4F" w:rsidR="009257D9" w:rsidRPr="004323A2" w:rsidRDefault="009257D9" w:rsidP="009257D9">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-bis</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1833EC" w:rsidRPr="001833EC">
        <w:rPr>
          <w:rFonts w:eastAsiaTheme="minorEastAsia" w:cs="Arial"/>
          <w:sz w:val="24"/>
          <w:szCs w:val="24"/>
        </w:rPr>
        <w:t>R4-2316140</w:t>
      </w:r>
    </w:p>
    <w:p w14:paraId="722574DE" w14:textId="77777777" w:rsidR="009257D9" w:rsidRPr="00457A10" w:rsidRDefault="009257D9" w:rsidP="009257D9">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Pr="006F7B87">
        <w:rPr>
          <w:rFonts w:eastAsia="宋体" w:cs="Arial"/>
          <w:sz w:val="24"/>
          <w:szCs w:val="24"/>
        </w:rPr>
        <w:t xml:space="preserve">, </w:t>
      </w:r>
      <w:r>
        <w:rPr>
          <w:rFonts w:eastAsia="宋体" w:cs="Arial"/>
          <w:sz w:val="24"/>
          <w:szCs w:val="24"/>
        </w:rPr>
        <w:t>China</w:t>
      </w:r>
      <w:r w:rsidRPr="006F7B87">
        <w:rPr>
          <w:rFonts w:eastAsia="宋体" w:cs="Arial"/>
          <w:sz w:val="24"/>
          <w:szCs w:val="24"/>
        </w:rPr>
        <w:t xml:space="preserve">, </w:t>
      </w:r>
      <w:r>
        <w:rPr>
          <w:rFonts w:eastAsia="宋体" w:cs="Arial"/>
          <w:sz w:val="24"/>
          <w:szCs w:val="24"/>
        </w:rPr>
        <w:t>October</w:t>
      </w:r>
      <w:r w:rsidRPr="006F7B87">
        <w:rPr>
          <w:rFonts w:eastAsia="宋体" w:cs="Arial"/>
          <w:sz w:val="24"/>
          <w:szCs w:val="24"/>
        </w:rPr>
        <w:t xml:space="preserve"> </w:t>
      </w:r>
      <w:r>
        <w:rPr>
          <w:rFonts w:eastAsia="宋体" w:cs="Arial"/>
          <w:sz w:val="24"/>
          <w:szCs w:val="24"/>
        </w:rPr>
        <w:t>09</w:t>
      </w:r>
      <w:r w:rsidRPr="006F7B87">
        <w:rPr>
          <w:rFonts w:eastAsia="宋体" w:cs="Arial"/>
          <w:sz w:val="24"/>
          <w:szCs w:val="24"/>
        </w:rPr>
        <w:t xml:space="preserve"> – </w:t>
      </w:r>
      <w:r>
        <w:rPr>
          <w:rFonts w:eastAsia="宋体" w:cs="Arial"/>
          <w:sz w:val="24"/>
          <w:szCs w:val="24"/>
        </w:rPr>
        <w:t>October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2023</w:t>
      </w:r>
    </w:p>
    <w:p w14:paraId="0A0752F2" w14:textId="77777777" w:rsidR="00D34AE7" w:rsidRPr="002170F6" w:rsidRDefault="00D34AE7" w:rsidP="00D34AE7">
      <w:pPr>
        <w:tabs>
          <w:tab w:val="left" w:pos="1985"/>
        </w:tabs>
        <w:jc w:val="both"/>
        <w:rPr>
          <w:rFonts w:ascii="Arial" w:hAnsi="Arial" w:cs="Arial"/>
          <w:b/>
          <w:sz w:val="22"/>
          <w:szCs w:val="22"/>
        </w:rPr>
      </w:pPr>
    </w:p>
    <w:p w14:paraId="5605C9DB" w14:textId="47F11CE1" w:rsidR="00D34AE7" w:rsidRPr="00457A10" w:rsidRDefault="00D34AE7" w:rsidP="00D34AE7">
      <w:pPr>
        <w:tabs>
          <w:tab w:val="left" w:pos="1985"/>
        </w:tabs>
        <w:jc w:val="both"/>
        <w:rPr>
          <w:rFonts w:ascii="Arial" w:hAnsi="Arial" w:cs="Arial"/>
          <w:b/>
          <w:sz w:val="22"/>
          <w:szCs w:val="22"/>
        </w:rPr>
      </w:pPr>
      <w:r w:rsidRPr="00457A10">
        <w:rPr>
          <w:rFonts w:ascii="Arial" w:hAnsi="Arial" w:cs="Arial"/>
          <w:b/>
          <w:sz w:val="22"/>
          <w:szCs w:val="22"/>
        </w:rPr>
        <w:t>Agenda item:</w:t>
      </w:r>
      <w:bookmarkStart w:id="0" w:name="Source"/>
      <w:bookmarkEnd w:id="0"/>
      <w:r w:rsidRPr="009F473D">
        <w:rPr>
          <w:rFonts w:ascii="Arial" w:hAnsi="Arial" w:cs="Arial"/>
          <w:b/>
          <w:sz w:val="22"/>
          <w:szCs w:val="22"/>
        </w:rPr>
        <w:tab/>
      </w:r>
      <w:bookmarkStart w:id="1" w:name="OLE_LINK5"/>
      <w:bookmarkStart w:id="2" w:name="OLE_LINK6"/>
      <w:r w:rsidR="007F60B0">
        <w:rPr>
          <w:rFonts w:ascii="Arial" w:hAnsi="Arial" w:cs="Arial"/>
          <w:b/>
          <w:sz w:val="22"/>
          <w:szCs w:val="22"/>
        </w:rPr>
        <w:t>5</w:t>
      </w:r>
      <w:r w:rsidRPr="009F473D">
        <w:rPr>
          <w:rFonts w:ascii="Arial" w:hAnsi="Arial" w:cs="Arial"/>
          <w:b/>
          <w:sz w:val="22"/>
          <w:szCs w:val="22"/>
        </w:rPr>
        <w:t>.</w:t>
      </w:r>
      <w:r w:rsidR="00A97140">
        <w:rPr>
          <w:rFonts w:ascii="Arial" w:hAnsi="Arial" w:cs="Arial"/>
          <w:b/>
          <w:sz w:val="22"/>
          <w:szCs w:val="22"/>
        </w:rPr>
        <w:t>9</w:t>
      </w:r>
      <w:r w:rsidRPr="009F473D">
        <w:rPr>
          <w:rFonts w:ascii="Arial" w:hAnsi="Arial" w:cs="Arial"/>
          <w:b/>
          <w:sz w:val="22"/>
          <w:szCs w:val="22"/>
        </w:rPr>
        <w:t>.2.2</w:t>
      </w:r>
      <w:bookmarkEnd w:id="1"/>
      <w:bookmarkEnd w:id="2"/>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014724D"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605BA" w:rsidRPr="000605BA">
        <w:rPr>
          <w:rFonts w:ascii="Arial" w:hAnsi="Arial" w:cs="Arial"/>
          <w:b/>
          <w:sz w:val="22"/>
          <w:szCs w:val="22"/>
        </w:rPr>
        <w:t>Discussion on Case 1 requirements for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3" w:name="DocumentFor"/>
      <w:bookmarkEnd w:id="3"/>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21997A63" w:rsidR="006435DB" w:rsidRPr="004E0E0B" w:rsidRDefault="006315A2" w:rsidP="006435DB">
      <w:pPr>
        <w:rPr>
          <w:rFonts w:eastAsiaTheme="minorEastAsia"/>
          <w:sz w:val="22"/>
          <w:szCs w:val="22"/>
          <w:lang w:val="x-none"/>
        </w:rPr>
      </w:pPr>
      <w:r w:rsidRPr="00683781">
        <w:rPr>
          <w:rFonts w:eastAsiaTheme="minorEastAsia"/>
          <w:sz w:val="22"/>
          <w:szCs w:val="22"/>
        </w:rPr>
        <w:t>In RAN4 #10</w:t>
      </w:r>
      <w:r w:rsidR="00B95834">
        <w:rPr>
          <w:rFonts w:eastAsiaTheme="minorEastAsia"/>
          <w:sz w:val="22"/>
          <w:szCs w:val="22"/>
        </w:rPr>
        <w:t>8</w:t>
      </w:r>
      <w:r w:rsidRPr="00683781">
        <w:rPr>
          <w:rFonts w:eastAsiaTheme="minorEastAsia"/>
          <w:sz w:val="22"/>
          <w:szCs w:val="22"/>
        </w:rPr>
        <w:t xml:space="preserve"> meeting,</w:t>
      </w:r>
      <w:r w:rsidR="006435DB" w:rsidRPr="004E0E0B">
        <w:rPr>
          <w:rFonts w:eastAsiaTheme="minorEastAsia"/>
          <w:sz w:val="22"/>
          <w:szCs w:val="22"/>
          <w:lang w:val="x-none"/>
        </w:rPr>
        <w:t xml:space="preserve"> RRM core requirements for pre-configured MGs, multiple concurrent MGs and NCSG were discussed further and the WF [1] was approved. </w:t>
      </w:r>
    </w:p>
    <w:p w14:paraId="2336E614" w14:textId="147E4AF1" w:rsidR="00C1468E" w:rsidRPr="004E0E0B" w:rsidRDefault="006435DB" w:rsidP="006435DB">
      <w:pPr>
        <w:rPr>
          <w:rFonts w:eastAsiaTheme="minorEastAsia"/>
          <w:sz w:val="22"/>
          <w:szCs w:val="22"/>
          <w:lang w:val="x-none"/>
        </w:rPr>
      </w:pPr>
      <w:r w:rsidRPr="004E0E0B">
        <w:rPr>
          <w:rFonts w:eastAsiaTheme="minorEastAsia"/>
          <w:sz w:val="22"/>
          <w:szCs w:val="22"/>
          <w:lang w:val="x-none"/>
        </w:rPr>
        <w:t xml:space="preserve">In this paper, we present our views </w:t>
      </w:r>
      <w:r w:rsidR="00753113">
        <w:rPr>
          <w:rFonts w:eastAsiaTheme="minorEastAsia"/>
          <w:sz w:val="22"/>
          <w:szCs w:val="22"/>
          <w:lang w:val="x-none"/>
        </w:rPr>
        <w:t>about</w:t>
      </w:r>
      <w:r w:rsidRPr="004E0E0B">
        <w:rPr>
          <w:rFonts w:eastAsiaTheme="minorEastAsia"/>
          <w:sz w:val="22"/>
          <w:szCs w:val="22"/>
          <w:lang w:val="x-none"/>
        </w:rPr>
        <w:t xml:space="preserve"> </w:t>
      </w:r>
      <w:r w:rsidR="00F9771A" w:rsidRPr="004E0E0B">
        <w:rPr>
          <w:rFonts w:eastAsiaTheme="minorEastAsia"/>
          <w:sz w:val="22"/>
          <w:szCs w:val="22"/>
          <w:lang w:val="x-none"/>
        </w:rPr>
        <w:t xml:space="preserve">Case 1 RRM requirements for the combination of </w:t>
      </w:r>
      <w:r w:rsidR="00FE215E" w:rsidRPr="004E0E0B">
        <w:rPr>
          <w:rFonts w:eastAsiaTheme="minorEastAsia"/>
          <w:sz w:val="22"/>
          <w:szCs w:val="22"/>
          <w:lang w:val="x-none"/>
        </w:rPr>
        <w:t>Pre-configured MG</w:t>
      </w:r>
      <w:r w:rsidR="00F9771A" w:rsidRPr="004E0E0B">
        <w:rPr>
          <w:rFonts w:eastAsiaTheme="minorEastAsia"/>
          <w:sz w:val="22"/>
          <w:szCs w:val="22"/>
          <w:lang w:val="x-none"/>
        </w:rPr>
        <w:t xml:space="preserve"> and concurrent MG</w:t>
      </w:r>
      <w:r w:rsidRPr="004E0E0B">
        <w:rPr>
          <w:rFonts w:eastAsiaTheme="minorEastAsia"/>
          <w:sz w:val="22"/>
          <w:szCs w:val="22"/>
          <w:lang w:val="x-none"/>
        </w:rPr>
        <w:t xml:space="preserve"> </w:t>
      </w:r>
      <w:r w:rsidR="00E97C54" w:rsidRPr="004E0E0B">
        <w:rPr>
          <w:rFonts w:eastAsiaTheme="minorEastAsia"/>
          <w:sz w:val="22"/>
          <w:szCs w:val="22"/>
          <w:lang w:val="x-none"/>
        </w:rPr>
        <w:t xml:space="preserve">issues </w:t>
      </w:r>
      <w:r w:rsidRPr="004E0E0B">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44F7122" w14:textId="0EB73A7F" w:rsidR="00D64ABB" w:rsidRPr="00144977" w:rsidRDefault="00C35126" w:rsidP="006E5B64">
      <w:pPr>
        <w:rPr>
          <w:rFonts w:eastAsiaTheme="minorEastAsia"/>
          <w:sz w:val="22"/>
          <w:szCs w:val="22"/>
        </w:rPr>
      </w:pPr>
      <w:r w:rsidRPr="00144977">
        <w:rPr>
          <w:rFonts w:eastAsiaTheme="minorEastAsia"/>
          <w:sz w:val="22"/>
          <w:szCs w:val="22"/>
        </w:rPr>
        <w:t>Regard</w:t>
      </w:r>
      <w:r w:rsidR="00B44571" w:rsidRPr="00144977">
        <w:rPr>
          <w:rFonts w:eastAsiaTheme="minorEastAsia"/>
          <w:sz w:val="22"/>
          <w:szCs w:val="22"/>
        </w:rPr>
        <w:t>i</w:t>
      </w:r>
      <w:r w:rsidR="00E2476E" w:rsidRPr="00144977">
        <w:rPr>
          <w:rFonts w:eastAsiaTheme="minorEastAsia"/>
          <w:sz w:val="22"/>
          <w:szCs w:val="22"/>
        </w:rPr>
        <w:t xml:space="preserve">ng </w:t>
      </w:r>
      <w:r w:rsidR="00356026" w:rsidRPr="00144977">
        <w:rPr>
          <w:rFonts w:eastAsiaTheme="minorEastAsia"/>
          <w:sz w:val="22"/>
          <w:szCs w:val="22"/>
        </w:rPr>
        <w:t xml:space="preserve">Case 1 RRM requirements </w:t>
      </w:r>
      <w:r w:rsidR="005B75DC" w:rsidRPr="00144977">
        <w:rPr>
          <w:rFonts w:eastAsiaTheme="minorEastAsia"/>
          <w:sz w:val="22"/>
          <w:szCs w:val="22"/>
        </w:rPr>
        <w:t>for</w:t>
      </w:r>
      <w:r w:rsidR="00356026" w:rsidRPr="00144977">
        <w:rPr>
          <w:rFonts w:eastAsiaTheme="minorEastAsia"/>
          <w:sz w:val="22"/>
          <w:szCs w:val="22"/>
        </w:rPr>
        <w:t xml:space="preserve"> the combination of </w:t>
      </w:r>
      <w:r w:rsidR="00294373" w:rsidRPr="00144977">
        <w:rPr>
          <w:rFonts w:eastAsiaTheme="minorEastAsia"/>
          <w:sz w:val="22"/>
          <w:szCs w:val="22"/>
        </w:rPr>
        <w:t>Pre-configured MG</w:t>
      </w:r>
      <w:r w:rsidR="00356026" w:rsidRPr="00144977">
        <w:rPr>
          <w:rFonts w:eastAsiaTheme="minorEastAsia"/>
          <w:sz w:val="22"/>
          <w:szCs w:val="22"/>
        </w:rPr>
        <w:t xml:space="preserve"> and concurrent MG</w:t>
      </w:r>
      <w:r w:rsidR="006145C4" w:rsidRPr="00144977">
        <w:rPr>
          <w:rFonts w:eastAsiaTheme="minorEastAsia"/>
          <w:sz w:val="22"/>
          <w:szCs w:val="22"/>
        </w:rPr>
        <w:t xml:space="preserve">, there are </w:t>
      </w:r>
      <w:r w:rsidR="00D0396D" w:rsidRPr="00144977">
        <w:rPr>
          <w:rFonts w:eastAsiaTheme="minorEastAsia"/>
          <w:sz w:val="22"/>
          <w:szCs w:val="22"/>
        </w:rPr>
        <w:t>issue</w:t>
      </w:r>
      <w:r w:rsidR="006145C4" w:rsidRPr="00144977">
        <w:rPr>
          <w:rFonts w:eastAsiaTheme="minorEastAsia"/>
          <w:sz w:val="22"/>
          <w:szCs w:val="22"/>
        </w:rPr>
        <w:t>s about</w:t>
      </w:r>
      <w:r w:rsidR="006145C4" w:rsidRPr="0009341C">
        <w:rPr>
          <w:rFonts w:eastAsiaTheme="minorEastAsia"/>
          <w:sz w:val="22"/>
          <w:szCs w:val="22"/>
        </w:rPr>
        <w:t xml:space="preserve"> </w:t>
      </w:r>
      <w:r w:rsidR="00827A16">
        <w:rPr>
          <w:rFonts w:eastAsiaTheme="minorEastAsia"/>
          <w:sz w:val="22"/>
          <w:szCs w:val="22"/>
        </w:rPr>
        <w:t>c</w:t>
      </w:r>
      <w:r w:rsidR="00827A16" w:rsidRPr="00827A16">
        <w:rPr>
          <w:rFonts w:eastAsiaTheme="minorEastAsia"/>
          <w:sz w:val="22"/>
          <w:szCs w:val="22"/>
        </w:rPr>
        <w:t>ollision handling</w:t>
      </w:r>
      <w:r w:rsidR="006145C4" w:rsidRPr="008917D2">
        <w:rPr>
          <w:rFonts w:eastAsiaTheme="minorEastAsia"/>
          <w:sz w:val="22"/>
          <w:szCs w:val="22"/>
        </w:rPr>
        <w:t xml:space="preserve"> b</w:t>
      </w:r>
      <w:r w:rsidR="006145C4" w:rsidRPr="00144977">
        <w:rPr>
          <w:rFonts w:eastAsiaTheme="minorEastAsia"/>
          <w:sz w:val="22"/>
          <w:szCs w:val="22"/>
        </w:rPr>
        <w:t>eing discussed in this paper.</w:t>
      </w:r>
    </w:p>
    <w:p w14:paraId="45C849F3" w14:textId="77777777" w:rsidR="0066164D" w:rsidRDefault="0066164D" w:rsidP="00491EB5">
      <w:pPr>
        <w:rPr>
          <w:b/>
          <w:u w:val="single"/>
        </w:rPr>
      </w:pPr>
    </w:p>
    <w:p w14:paraId="3BFFEEF3" w14:textId="264BD21C" w:rsidR="00491EB5" w:rsidRPr="00AB25C5" w:rsidRDefault="00491EB5" w:rsidP="00491EB5">
      <w:pPr>
        <w:rPr>
          <w:b/>
          <w:u w:val="single"/>
        </w:rPr>
      </w:pPr>
      <w:r w:rsidRPr="00A20428">
        <w:rPr>
          <w:b/>
          <w:u w:val="single"/>
        </w:rPr>
        <w:t>Collision handling</w:t>
      </w:r>
    </w:p>
    <w:p w14:paraId="647EB53E" w14:textId="77777777" w:rsidR="00491EB5" w:rsidRPr="00AB25C5" w:rsidRDefault="00491EB5" w:rsidP="00491EB5">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491EB5" w:rsidRPr="00AB25C5" w14:paraId="359EC86F" w14:textId="77777777" w:rsidTr="00316C30">
        <w:tc>
          <w:tcPr>
            <w:tcW w:w="9634" w:type="dxa"/>
          </w:tcPr>
          <w:p w14:paraId="302D5CAF" w14:textId="77777777" w:rsidR="00FB68D7" w:rsidRPr="00FB68D7" w:rsidRDefault="00FB68D7" w:rsidP="00FB68D7">
            <w:pPr>
              <w:pStyle w:val="30"/>
              <w:numPr>
                <w:ilvl w:val="2"/>
                <w:numId w:val="0"/>
              </w:numPr>
              <w:tabs>
                <w:tab w:val="left" w:pos="576"/>
                <w:tab w:val="left" w:pos="1146"/>
              </w:tabs>
              <w:overflowPunct/>
              <w:autoSpaceDE/>
              <w:autoSpaceDN/>
              <w:adjustRightInd/>
              <w:ind w:left="720" w:hanging="720"/>
              <w:textAlignment w:val="auto"/>
              <w:outlineLvl w:val="2"/>
              <w:rPr>
                <w:b/>
                <w:bCs/>
                <w:sz w:val="20"/>
              </w:rPr>
            </w:pPr>
            <w:r w:rsidRPr="00FB68D7">
              <w:rPr>
                <w:b/>
                <w:bCs/>
                <w:sz w:val="20"/>
                <w:u w:val="single"/>
              </w:rPr>
              <w:lastRenderedPageBreak/>
              <w:t>Issue 3-2-2: [Case 1] - [Scenario 1] Further clarification on the agreement from scenario 1?</w:t>
            </w:r>
            <w:r w:rsidRPr="00FB68D7">
              <w:rPr>
                <w:b/>
                <w:bCs/>
                <w:sz w:val="20"/>
              </w:rPr>
              <w:t xml:space="preserve">  </w:t>
            </w:r>
          </w:p>
          <w:p w14:paraId="57496EB4" w14:textId="77777777" w:rsidR="00FB68D7" w:rsidRPr="00FB68D7" w:rsidRDefault="00FB68D7" w:rsidP="00FB68D7">
            <w:pPr>
              <w:pStyle w:val="affd"/>
              <w:ind w:firstLineChars="0"/>
              <w:rPr>
                <w:color w:val="000000"/>
                <w:sz w:val="20"/>
                <w:szCs w:val="20"/>
                <w:lang w:eastAsia="zh-CN"/>
              </w:rPr>
            </w:pPr>
            <w:r w:rsidRPr="00FB68D7">
              <w:rPr>
                <w:b/>
                <w:sz w:val="20"/>
                <w:szCs w:val="20"/>
                <w:lang w:eastAsia="zh-CN"/>
              </w:rPr>
              <w:t>&lt; Background &gt;</w:t>
            </w:r>
          </w:p>
          <w:p w14:paraId="3728D405" w14:textId="77777777" w:rsidR="00FB68D7" w:rsidRPr="00FB68D7" w:rsidRDefault="00FB68D7" w:rsidP="00FB68D7">
            <w:pPr>
              <w:pStyle w:val="affd"/>
              <w:widowControl/>
              <w:numPr>
                <w:ilvl w:val="0"/>
                <w:numId w:val="22"/>
              </w:numPr>
              <w:spacing w:line="240" w:lineRule="auto"/>
              <w:ind w:firstLineChars="0"/>
              <w:rPr>
                <w:color w:val="000000"/>
                <w:sz w:val="20"/>
                <w:szCs w:val="20"/>
                <w:lang w:eastAsia="zh-CN"/>
              </w:rPr>
            </w:pPr>
            <w:r w:rsidRPr="00FB68D7">
              <w:rPr>
                <w:sz w:val="20"/>
                <w:szCs w:val="20"/>
                <w:lang w:eastAsia="zh-CN"/>
              </w:rPr>
              <w:t>The collision scenario in this issue is depicted in the figure below:</w:t>
            </w:r>
          </w:p>
          <w:p w14:paraId="79E1CBF1" w14:textId="0FD0DAF3" w:rsidR="00FB68D7" w:rsidRPr="00FB68D7" w:rsidRDefault="00FB68D7" w:rsidP="00FB68D7">
            <w:pPr>
              <w:pStyle w:val="30"/>
              <w:numPr>
                <w:ilvl w:val="2"/>
                <w:numId w:val="0"/>
              </w:numPr>
              <w:tabs>
                <w:tab w:val="left" w:pos="576"/>
                <w:tab w:val="left" w:pos="1146"/>
              </w:tabs>
              <w:overflowPunct/>
              <w:autoSpaceDE/>
              <w:autoSpaceDN/>
              <w:adjustRightInd/>
              <w:spacing w:before="0" w:after="120"/>
              <w:ind w:left="720" w:hanging="720"/>
              <w:jc w:val="center"/>
              <w:textAlignment w:val="auto"/>
              <w:outlineLvl w:val="2"/>
              <w:rPr>
                <w:rFonts w:ascii="Times New Roman" w:hAnsi="Times New Roman"/>
                <w:b/>
                <w:bCs/>
                <w:sz w:val="20"/>
                <w:u w:val="single"/>
              </w:rPr>
            </w:pPr>
            <w:r w:rsidRPr="00FB68D7">
              <w:rPr>
                <w:noProof/>
                <w:color w:val="000000"/>
                <w:sz w:val="20"/>
                <w:highlight w:val="yellow"/>
                <w:lang w:val="en-US" w:eastAsia="zh-CN"/>
              </w:rPr>
              <w:drawing>
                <wp:inline distT="0" distB="0" distL="0" distR="0" wp14:anchorId="34EFA2F2" wp14:editId="691D64B8">
                  <wp:extent cx="3017098" cy="1617396"/>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3837" cy="1621009"/>
                          </a:xfrm>
                          <a:prstGeom prst="rect">
                            <a:avLst/>
                          </a:prstGeom>
                          <a:noFill/>
                          <a:ln>
                            <a:noFill/>
                          </a:ln>
                        </pic:spPr>
                      </pic:pic>
                    </a:graphicData>
                  </a:graphic>
                </wp:inline>
              </w:drawing>
            </w:r>
          </w:p>
          <w:p w14:paraId="33D0CEBA" w14:textId="77777777" w:rsidR="00FB68D7" w:rsidRPr="00FB68D7" w:rsidRDefault="00FB68D7" w:rsidP="00FB68D7">
            <w:pPr>
              <w:spacing w:afterLines="50"/>
              <w:ind w:leftChars="200" w:left="480"/>
              <w:rPr>
                <w:sz w:val="20"/>
                <w:szCs w:val="20"/>
              </w:rPr>
            </w:pPr>
            <w:r w:rsidRPr="00FB68D7">
              <w:rPr>
                <w:b/>
                <w:sz w:val="20"/>
                <w:szCs w:val="20"/>
              </w:rPr>
              <w:t>&lt; Agreement &gt;</w:t>
            </w:r>
            <w:r w:rsidRPr="00FB68D7">
              <w:rPr>
                <w:sz w:val="20"/>
                <w:szCs w:val="20"/>
              </w:rPr>
              <w:t xml:space="preserve">:  </w:t>
            </w:r>
          </w:p>
          <w:p w14:paraId="6C9790D5" w14:textId="77777777" w:rsidR="00FB68D7" w:rsidRPr="00FB68D7" w:rsidRDefault="00FB68D7" w:rsidP="00FB68D7">
            <w:pPr>
              <w:pStyle w:val="affd"/>
              <w:widowControl/>
              <w:numPr>
                <w:ilvl w:val="0"/>
                <w:numId w:val="22"/>
              </w:numPr>
              <w:overflowPunct w:val="0"/>
              <w:autoSpaceDE w:val="0"/>
              <w:autoSpaceDN w:val="0"/>
              <w:adjustRightInd w:val="0"/>
              <w:spacing w:line="240" w:lineRule="auto"/>
              <w:ind w:firstLineChars="0"/>
              <w:textAlignment w:val="baseline"/>
              <w:rPr>
                <w:color w:val="000000"/>
                <w:sz w:val="20"/>
                <w:szCs w:val="20"/>
                <w:lang w:eastAsia="zh-CN"/>
              </w:rPr>
            </w:pPr>
            <w:r w:rsidRPr="00FB68D7">
              <w:rPr>
                <w:rFonts w:hint="eastAsia"/>
                <w:color w:val="000000"/>
                <w:sz w:val="20"/>
                <w:szCs w:val="20"/>
                <w:lang w:eastAsia="zh-CN"/>
              </w:rPr>
              <w:t xml:space="preserve">A collision between a change in the status of a pre-configured MG (MG#1) and a gap instance happens when the change occurs </w:t>
            </w:r>
            <w:r w:rsidRPr="00FB68D7">
              <w:rPr>
                <w:rFonts w:hint="eastAsia"/>
                <w:color w:val="000000"/>
                <w:sz w:val="20"/>
                <w:szCs w:val="20"/>
                <w:lang w:eastAsia="zh-CN"/>
              </w:rPr>
              <w:t>≤</w:t>
            </w:r>
            <w:r w:rsidRPr="00FB68D7">
              <w:rPr>
                <w:rFonts w:hint="eastAsia"/>
                <w:color w:val="000000"/>
                <w:sz w:val="20"/>
                <w:szCs w:val="20"/>
                <w:lang w:eastAsia="zh-CN"/>
              </w:rPr>
              <w:t xml:space="preserve"> 4 ms before the start or </w:t>
            </w:r>
            <w:r w:rsidRPr="00FB68D7">
              <w:rPr>
                <w:rFonts w:hint="eastAsia"/>
                <w:color w:val="000000"/>
                <w:sz w:val="20"/>
                <w:szCs w:val="20"/>
                <w:lang w:eastAsia="zh-CN"/>
              </w:rPr>
              <w:t>≤</w:t>
            </w:r>
            <w:r w:rsidRPr="00FB68D7">
              <w:rPr>
                <w:rFonts w:hint="eastAsia"/>
                <w:color w:val="000000"/>
                <w:sz w:val="20"/>
                <w:szCs w:val="20"/>
                <w:lang w:eastAsia="zh-CN"/>
              </w:rPr>
              <w:t xml:space="preserve"> 4 ms after the end of a gap instance of an activated concurrent MG (MG#2) the Pre-MG status and dropping</w:t>
            </w:r>
            <w:r w:rsidRPr="00FB68D7">
              <w:rPr>
                <w:color w:val="000000"/>
                <w:sz w:val="20"/>
                <w:szCs w:val="20"/>
                <w:lang w:eastAsia="zh-CN"/>
              </w:rPr>
              <w:t xml:space="preserve"> rule shall be applied 5ms after the overlapping MG and UE should continue the measurement within the MG#2</w:t>
            </w:r>
          </w:p>
          <w:p w14:paraId="0D9C1E5D" w14:textId="77777777" w:rsidR="00FB68D7" w:rsidRPr="00FB68D7" w:rsidRDefault="00FB68D7" w:rsidP="00FB68D7">
            <w:pPr>
              <w:pStyle w:val="affd"/>
              <w:widowControl/>
              <w:numPr>
                <w:ilvl w:val="1"/>
                <w:numId w:val="22"/>
              </w:numPr>
              <w:overflowPunct w:val="0"/>
              <w:autoSpaceDE w:val="0"/>
              <w:autoSpaceDN w:val="0"/>
              <w:adjustRightInd w:val="0"/>
              <w:spacing w:line="240" w:lineRule="auto"/>
              <w:ind w:firstLineChars="0"/>
              <w:textAlignment w:val="baseline"/>
              <w:rPr>
                <w:color w:val="000000"/>
                <w:sz w:val="20"/>
                <w:szCs w:val="20"/>
                <w:lang w:eastAsia="zh-CN"/>
              </w:rPr>
            </w:pPr>
            <w:r w:rsidRPr="00FB68D7">
              <w:rPr>
                <w:color w:val="000000"/>
                <w:sz w:val="20"/>
                <w:szCs w:val="20"/>
                <w:lang w:eastAsia="zh-CN"/>
              </w:rPr>
              <w:t>TBD whether same Pre-MG activation delay requirements as Rel-17 can still be re-used</w:t>
            </w:r>
          </w:p>
          <w:p w14:paraId="39458750" w14:textId="7ACF8B75" w:rsidR="00FB68D7" w:rsidRDefault="00FB68D7" w:rsidP="00FB68D7">
            <w:pPr>
              <w:pStyle w:val="affd"/>
              <w:widowControl/>
              <w:numPr>
                <w:ilvl w:val="1"/>
                <w:numId w:val="22"/>
              </w:numPr>
              <w:overflowPunct w:val="0"/>
              <w:autoSpaceDE w:val="0"/>
              <w:autoSpaceDN w:val="0"/>
              <w:adjustRightInd w:val="0"/>
              <w:spacing w:line="240" w:lineRule="auto"/>
              <w:ind w:firstLineChars="0"/>
              <w:textAlignment w:val="baseline"/>
              <w:rPr>
                <w:color w:val="000000"/>
                <w:sz w:val="20"/>
                <w:szCs w:val="20"/>
                <w:lang w:eastAsia="zh-CN"/>
              </w:rPr>
            </w:pPr>
            <w:r w:rsidRPr="00FB68D7">
              <w:rPr>
                <w:color w:val="000000"/>
                <w:sz w:val="20"/>
                <w:szCs w:val="20"/>
                <w:lang w:eastAsia="zh-CN"/>
              </w:rPr>
              <w:t xml:space="preserve">FFS the exact wording to be captured in the specification in CR draft directly. </w:t>
            </w:r>
          </w:p>
          <w:p w14:paraId="07260A8F" w14:textId="77777777" w:rsidR="002B1D46" w:rsidRPr="002B1D46" w:rsidRDefault="002B1D46" w:rsidP="002B1D46">
            <w:pPr>
              <w:overflowPunct w:val="0"/>
              <w:autoSpaceDE w:val="0"/>
              <w:autoSpaceDN w:val="0"/>
              <w:adjustRightInd w:val="0"/>
              <w:textAlignment w:val="baseline"/>
              <w:rPr>
                <w:rFonts w:eastAsiaTheme="minorEastAsia"/>
                <w:color w:val="000000"/>
                <w:sz w:val="20"/>
                <w:szCs w:val="20"/>
              </w:rPr>
            </w:pPr>
          </w:p>
          <w:p w14:paraId="4324F2AE" w14:textId="6817535C" w:rsidR="00FB68D7" w:rsidRPr="002B1D46" w:rsidRDefault="002B1D46" w:rsidP="00FB68D7">
            <w:pPr>
              <w:rPr>
                <w:b/>
                <w:bCs/>
                <w:sz w:val="20"/>
                <w:szCs w:val="20"/>
                <w:u w:val="single"/>
              </w:rPr>
            </w:pPr>
            <w:r w:rsidRPr="002B1D46">
              <w:rPr>
                <w:b/>
                <w:bCs/>
                <w:sz w:val="20"/>
                <w:szCs w:val="20"/>
                <w:u w:val="single"/>
              </w:rPr>
              <w:t>Issue 3-2-3: [Case 1] - [Scenario 2] When the pre-configured MG deactivation procedure is overlapped with one of concurrent gap occasion during the dynamic collision (i.e. Pre-MG has higher priority than the MG)</w:t>
            </w:r>
          </w:p>
          <w:p w14:paraId="62061361" w14:textId="77777777" w:rsidR="002B1D46" w:rsidRPr="002B1D46" w:rsidRDefault="002B1D46" w:rsidP="002B1D46">
            <w:pPr>
              <w:pStyle w:val="affd"/>
              <w:widowControl/>
              <w:numPr>
                <w:ilvl w:val="0"/>
                <w:numId w:val="22"/>
              </w:numPr>
              <w:spacing w:line="240" w:lineRule="auto"/>
              <w:ind w:left="720" w:firstLineChars="0"/>
              <w:rPr>
                <w:color w:val="000000"/>
                <w:sz w:val="20"/>
                <w:szCs w:val="20"/>
                <w:lang w:eastAsia="zh-CN"/>
              </w:rPr>
            </w:pPr>
            <w:r w:rsidRPr="002B1D46">
              <w:rPr>
                <w:color w:val="000000"/>
                <w:sz w:val="20"/>
                <w:szCs w:val="20"/>
                <w:lang w:eastAsia="zh-CN"/>
              </w:rPr>
              <w:t>Background:</w:t>
            </w:r>
          </w:p>
          <w:p w14:paraId="1E2265F4" w14:textId="77777777" w:rsidR="002B1D46" w:rsidRPr="002B1D46" w:rsidRDefault="002B1D46" w:rsidP="002B1D46">
            <w:pPr>
              <w:pStyle w:val="affd"/>
              <w:widowControl/>
              <w:numPr>
                <w:ilvl w:val="1"/>
                <w:numId w:val="22"/>
              </w:numPr>
              <w:spacing w:line="240" w:lineRule="auto"/>
              <w:ind w:firstLineChars="0"/>
              <w:rPr>
                <w:color w:val="000000"/>
                <w:sz w:val="20"/>
                <w:szCs w:val="20"/>
                <w:lang w:eastAsia="zh-CN"/>
              </w:rPr>
            </w:pPr>
            <w:r w:rsidRPr="002B1D46">
              <w:rPr>
                <w:sz w:val="20"/>
                <w:szCs w:val="20"/>
                <w:lang w:eastAsia="zh-CN"/>
              </w:rPr>
              <w:t>The collision scenario in this issue is depicted in the figure below:</w:t>
            </w:r>
          </w:p>
          <w:p w14:paraId="61E5CF21" w14:textId="25E07F3D" w:rsidR="002B1D46" w:rsidRPr="002B1D46" w:rsidRDefault="002B1D46" w:rsidP="002B1D46">
            <w:pPr>
              <w:jc w:val="center"/>
              <w:rPr>
                <w:sz w:val="20"/>
                <w:szCs w:val="20"/>
                <w:lang w:val="en-GB" w:eastAsia="x-none"/>
              </w:rPr>
            </w:pPr>
            <w:r w:rsidRPr="002B1D46">
              <w:rPr>
                <w:noProof/>
                <w:color w:val="000000"/>
                <w:sz w:val="20"/>
                <w:szCs w:val="20"/>
                <w:highlight w:val="yellow"/>
              </w:rPr>
              <w:drawing>
                <wp:inline distT="0" distB="0" distL="0" distR="0" wp14:anchorId="13B272B8" wp14:editId="34237545">
                  <wp:extent cx="2986335" cy="1565845"/>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2278" cy="1579448"/>
                          </a:xfrm>
                          <a:prstGeom prst="rect">
                            <a:avLst/>
                          </a:prstGeom>
                          <a:noFill/>
                          <a:ln>
                            <a:noFill/>
                          </a:ln>
                        </pic:spPr>
                      </pic:pic>
                    </a:graphicData>
                  </a:graphic>
                </wp:inline>
              </w:drawing>
            </w:r>
          </w:p>
          <w:p w14:paraId="526FB10A" w14:textId="77777777" w:rsidR="002B1D46" w:rsidRPr="002B1D46" w:rsidRDefault="002B1D46" w:rsidP="002B1D46">
            <w:pPr>
              <w:spacing w:afterLines="50"/>
              <w:ind w:leftChars="200" w:left="480"/>
              <w:rPr>
                <w:sz w:val="20"/>
                <w:szCs w:val="20"/>
              </w:rPr>
            </w:pPr>
            <w:r w:rsidRPr="002B1D46">
              <w:rPr>
                <w:b/>
                <w:sz w:val="20"/>
                <w:szCs w:val="20"/>
              </w:rPr>
              <w:t>&lt; Way forward &gt;</w:t>
            </w:r>
            <w:r w:rsidRPr="002B1D46">
              <w:rPr>
                <w:sz w:val="20"/>
                <w:szCs w:val="20"/>
              </w:rPr>
              <w:t xml:space="preserve">:  </w:t>
            </w:r>
          </w:p>
          <w:p w14:paraId="21E7BE00" w14:textId="77777777" w:rsidR="002B1D46" w:rsidRPr="002B1D46" w:rsidRDefault="002B1D46" w:rsidP="002B1D46">
            <w:pPr>
              <w:pStyle w:val="affd"/>
              <w:widowControl/>
              <w:numPr>
                <w:ilvl w:val="0"/>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FFS the options:</w:t>
            </w:r>
          </w:p>
          <w:p w14:paraId="5270D905" w14:textId="77777777" w:rsidR="002B1D46" w:rsidRPr="002B1D46" w:rsidRDefault="002B1D46" w:rsidP="002B1D46">
            <w:pPr>
              <w:pStyle w:val="affd"/>
              <w:widowControl/>
              <w:numPr>
                <w:ilvl w:val="1"/>
                <w:numId w:val="30"/>
              </w:numPr>
              <w:spacing w:line="240" w:lineRule="auto"/>
              <w:ind w:firstLineChars="0"/>
              <w:rPr>
                <w:color w:val="000000"/>
                <w:sz w:val="20"/>
                <w:szCs w:val="20"/>
                <w:lang w:eastAsia="zh-CN"/>
              </w:rPr>
            </w:pPr>
            <w:r w:rsidRPr="002B1D46">
              <w:rPr>
                <w:color w:val="000000"/>
                <w:sz w:val="20"/>
                <w:szCs w:val="20"/>
                <w:lang w:eastAsia="zh-CN"/>
              </w:rPr>
              <w:t xml:space="preserve">Option 1: </w:t>
            </w:r>
          </w:p>
          <w:p w14:paraId="4E42788C" w14:textId="77777777" w:rsidR="002B1D46" w:rsidRPr="002B1D46" w:rsidRDefault="002B1D46" w:rsidP="002B1D46">
            <w:pPr>
              <w:pStyle w:val="affd"/>
              <w:widowControl/>
              <w:numPr>
                <w:ilvl w:val="2"/>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Same agreement as in (</w:t>
            </w:r>
            <w:r w:rsidRPr="002B1D46">
              <w:rPr>
                <w:color w:val="0000FF"/>
                <w:sz w:val="20"/>
                <w:szCs w:val="20"/>
                <w:lang w:eastAsia="zh-CN"/>
              </w:rPr>
              <w:t>scenario 1</w:t>
            </w:r>
            <w:r w:rsidRPr="002B1D46">
              <w:rPr>
                <w:color w:val="000000"/>
                <w:sz w:val="20"/>
                <w:szCs w:val="20"/>
                <w:lang w:eastAsia="zh-CN"/>
              </w:rPr>
              <w:t>), which is Agreement of Issue 3-3-2 from WF [R4-2310175].</w:t>
            </w:r>
          </w:p>
          <w:p w14:paraId="671763A1" w14:textId="77777777" w:rsidR="002B1D46" w:rsidRPr="002B1D46" w:rsidRDefault="002B1D46" w:rsidP="002B1D46">
            <w:pPr>
              <w:pStyle w:val="affd"/>
              <w:widowControl/>
              <w:numPr>
                <w:ilvl w:val="1"/>
                <w:numId w:val="30"/>
              </w:numPr>
              <w:spacing w:line="240" w:lineRule="auto"/>
              <w:ind w:firstLineChars="0"/>
              <w:rPr>
                <w:color w:val="000000"/>
                <w:sz w:val="20"/>
                <w:szCs w:val="20"/>
                <w:lang w:eastAsia="zh-CN"/>
              </w:rPr>
            </w:pPr>
            <w:r w:rsidRPr="002B1D46">
              <w:rPr>
                <w:color w:val="000000"/>
                <w:sz w:val="20"/>
                <w:szCs w:val="20"/>
                <w:lang w:eastAsia="zh-CN"/>
              </w:rPr>
              <w:t xml:space="preserve">Option 2: </w:t>
            </w:r>
          </w:p>
          <w:p w14:paraId="0756105A" w14:textId="77777777" w:rsidR="002B1D46" w:rsidRPr="002B1D46" w:rsidRDefault="002B1D46" w:rsidP="002B1D46">
            <w:pPr>
              <w:pStyle w:val="affd"/>
              <w:widowControl/>
              <w:numPr>
                <w:ilvl w:val="2"/>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 xml:space="preserve">When a pre-MG and a Type-2 MG collide and the pre-MG has higher priority, UE should drop the colliding Type-2 MG occasion, if </w:t>
            </w:r>
          </w:p>
          <w:p w14:paraId="0BBDFFA6" w14:textId="77777777" w:rsidR="002B1D46" w:rsidRPr="002B1D46" w:rsidRDefault="002B1D46" w:rsidP="002B1D46">
            <w:pPr>
              <w:pStyle w:val="affd"/>
              <w:widowControl/>
              <w:numPr>
                <w:ilvl w:val="3"/>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the deactivation procedure of pre-MG overlaps with time period T, where T starts from 4ms before the Type-2 MG occasion and ends at 4ms after the Type-2 MG occasion, and</w:t>
            </w:r>
          </w:p>
          <w:p w14:paraId="13054A91" w14:textId="77777777" w:rsidR="002B1D46" w:rsidRPr="002B1D46" w:rsidRDefault="002B1D46" w:rsidP="002B1D46">
            <w:pPr>
              <w:pStyle w:val="affd"/>
              <w:widowControl/>
              <w:numPr>
                <w:ilvl w:val="3"/>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lastRenderedPageBreak/>
              <w:t>the deactivation procedure of pre-MG ends earlier than the start of pre-MG occasion.</w:t>
            </w:r>
          </w:p>
          <w:p w14:paraId="4D0A4630" w14:textId="77777777" w:rsidR="002B1D46" w:rsidRPr="002B1D46" w:rsidRDefault="002B1D46" w:rsidP="002B1D46">
            <w:pPr>
              <w:pStyle w:val="affd"/>
              <w:widowControl/>
              <w:numPr>
                <w:ilvl w:val="2"/>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Option 2a: Additionally,</w:t>
            </w:r>
          </w:p>
          <w:p w14:paraId="1E336B0B" w14:textId="77777777" w:rsidR="002B1D46" w:rsidRPr="002B1D46" w:rsidRDefault="002B1D46" w:rsidP="002B1D46">
            <w:pPr>
              <w:pStyle w:val="affd"/>
              <w:widowControl/>
              <w:numPr>
                <w:ilvl w:val="3"/>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 xml:space="preserve">the Pre-MG will be deactivated immediately after the Pre-MG deactivation procedure. </w:t>
            </w:r>
          </w:p>
          <w:p w14:paraId="359E430A" w14:textId="77777777" w:rsidR="002B1D46" w:rsidRPr="00564C76" w:rsidRDefault="002B1D46" w:rsidP="002B1D46">
            <w:pPr>
              <w:pStyle w:val="affd"/>
              <w:widowControl/>
              <w:numPr>
                <w:ilvl w:val="3"/>
                <w:numId w:val="30"/>
              </w:numPr>
              <w:overflowPunct w:val="0"/>
              <w:autoSpaceDE w:val="0"/>
              <w:autoSpaceDN w:val="0"/>
              <w:adjustRightInd w:val="0"/>
              <w:spacing w:line="240" w:lineRule="auto"/>
              <w:ind w:firstLineChars="0"/>
              <w:textAlignment w:val="baseline"/>
              <w:rPr>
                <w:color w:val="000000"/>
                <w:sz w:val="20"/>
                <w:szCs w:val="20"/>
                <w:lang w:eastAsia="zh-CN"/>
              </w:rPr>
            </w:pPr>
            <w:r w:rsidRPr="002B1D46">
              <w:rPr>
                <w:color w:val="000000"/>
                <w:sz w:val="20"/>
                <w:szCs w:val="20"/>
                <w:lang w:eastAsia="zh-CN"/>
              </w:rPr>
              <w:t>data scheduling is expected within the MG occasion colliding with the Pre-MG deactivation procedure and the Pre-MG occasion after Pre-MG deactivation procedure.</w:t>
            </w:r>
            <w:r w:rsidRPr="002B1D46">
              <w:rPr>
                <w:sz w:val="20"/>
                <w:szCs w:val="20"/>
                <w:highlight w:val="yellow"/>
                <w:lang w:val="en-US" w:eastAsia="zh-CN"/>
              </w:rPr>
              <w:br/>
            </w:r>
          </w:p>
          <w:p w14:paraId="15D9C626" w14:textId="4188A3E5" w:rsidR="00DC140D" w:rsidRPr="00564C76" w:rsidRDefault="00564C76" w:rsidP="004F523E">
            <w:pPr>
              <w:overflowPunct w:val="0"/>
              <w:autoSpaceDE w:val="0"/>
              <w:autoSpaceDN w:val="0"/>
              <w:adjustRightInd w:val="0"/>
              <w:textAlignment w:val="baseline"/>
              <w:rPr>
                <w:b/>
                <w:bCs/>
                <w:sz w:val="20"/>
                <w:szCs w:val="20"/>
                <w:u w:val="single"/>
              </w:rPr>
            </w:pPr>
            <w:r w:rsidRPr="00564C76">
              <w:rPr>
                <w:b/>
                <w:bCs/>
                <w:sz w:val="20"/>
                <w:szCs w:val="20"/>
                <w:u w:val="single"/>
              </w:rPr>
              <w:t>Issue 3-2-4: [Case 1] - [Scenario 3] When the pre-configured MG activation procedure is overlapped with one of concurrent gap occasion where the MG has higher priority than the Pre-MG</w:t>
            </w:r>
          </w:p>
          <w:p w14:paraId="62723EBC" w14:textId="77777777" w:rsidR="00564C76" w:rsidRPr="00564C76" w:rsidRDefault="00564C76" w:rsidP="00564C76">
            <w:pPr>
              <w:pStyle w:val="affd"/>
              <w:widowControl/>
              <w:numPr>
                <w:ilvl w:val="0"/>
                <w:numId w:val="22"/>
              </w:numPr>
              <w:spacing w:line="240" w:lineRule="auto"/>
              <w:ind w:left="720" w:firstLineChars="0"/>
              <w:rPr>
                <w:color w:val="000000"/>
                <w:sz w:val="20"/>
                <w:szCs w:val="20"/>
                <w:lang w:eastAsia="zh-CN"/>
              </w:rPr>
            </w:pPr>
            <w:r w:rsidRPr="00564C76">
              <w:rPr>
                <w:color w:val="000000"/>
                <w:sz w:val="20"/>
                <w:szCs w:val="20"/>
                <w:lang w:eastAsia="zh-CN"/>
              </w:rPr>
              <w:t>Background:</w:t>
            </w:r>
          </w:p>
          <w:p w14:paraId="53DDA8C2" w14:textId="77777777" w:rsidR="00564C76" w:rsidRPr="00564C76" w:rsidRDefault="00564C76" w:rsidP="00564C76">
            <w:pPr>
              <w:pStyle w:val="affd"/>
              <w:widowControl/>
              <w:numPr>
                <w:ilvl w:val="1"/>
                <w:numId w:val="22"/>
              </w:numPr>
              <w:spacing w:line="240" w:lineRule="auto"/>
              <w:ind w:firstLineChars="0"/>
              <w:rPr>
                <w:color w:val="000000"/>
                <w:sz w:val="20"/>
                <w:szCs w:val="20"/>
                <w:lang w:eastAsia="zh-CN"/>
              </w:rPr>
            </w:pPr>
            <w:r w:rsidRPr="00564C76">
              <w:rPr>
                <w:sz w:val="20"/>
                <w:szCs w:val="20"/>
                <w:lang w:eastAsia="zh-CN"/>
              </w:rPr>
              <w:t>The collision scenario in this issue is depicted in the figure below:</w:t>
            </w:r>
          </w:p>
          <w:p w14:paraId="320469AD" w14:textId="0CDC7D50" w:rsidR="00564C76" w:rsidRPr="00564C76" w:rsidRDefault="00564C76" w:rsidP="00564C76">
            <w:pPr>
              <w:overflowPunct w:val="0"/>
              <w:autoSpaceDE w:val="0"/>
              <w:autoSpaceDN w:val="0"/>
              <w:adjustRightInd w:val="0"/>
              <w:jc w:val="center"/>
              <w:textAlignment w:val="baseline"/>
              <w:rPr>
                <w:rFonts w:eastAsiaTheme="minorEastAsia"/>
                <w:color w:val="000000"/>
                <w:sz w:val="20"/>
                <w:szCs w:val="20"/>
                <w:lang w:val="x-none"/>
              </w:rPr>
            </w:pPr>
            <w:r w:rsidRPr="00564C76">
              <w:rPr>
                <w:noProof/>
                <w:color w:val="000000"/>
                <w:sz w:val="20"/>
                <w:szCs w:val="20"/>
              </w:rPr>
              <w:drawing>
                <wp:inline distT="0" distB="0" distL="0" distR="0" wp14:anchorId="4E08A58F" wp14:editId="5BBA75A3">
                  <wp:extent cx="2827769" cy="1520854"/>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4891" cy="1530063"/>
                          </a:xfrm>
                          <a:prstGeom prst="rect">
                            <a:avLst/>
                          </a:prstGeom>
                          <a:noFill/>
                          <a:ln>
                            <a:noFill/>
                          </a:ln>
                        </pic:spPr>
                      </pic:pic>
                    </a:graphicData>
                  </a:graphic>
                </wp:inline>
              </w:drawing>
            </w:r>
          </w:p>
          <w:p w14:paraId="7FE6FC2D" w14:textId="77777777" w:rsidR="00564C76" w:rsidRPr="00564C76" w:rsidRDefault="00564C76" w:rsidP="00564C76">
            <w:pPr>
              <w:spacing w:afterLines="50"/>
              <w:ind w:leftChars="200" w:left="480"/>
              <w:rPr>
                <w:sz w:val="20"/>
                <w:szCs w:val="20"/>
              </w:rPr>
            </w:pPr>
            <w:r w:rsidRPr="00564C76">
              <w:rPr>
                <w:b/>
                <w:sz w:val="20"/>
                <w:szCs w:val="20"/>
              </w:rPr>
              <w:t>&lt; Way forward&gt;</w:t>
            </w:r>
            <w:r w:rsidRPr="00564C76">
              <w:rPr>
                <w:sz w:val="20"/>
                <w:szCs w:val="20"/>
              </w:rPr>
              <w:t xml:space="preserve">:  </w:t>
            </w:r>
          </w:p>
          <w:p w14:paraId="5B653C63" w14:textId="77777777" w:rsidR="00564C76" w:rsidRPr="00564C76" w:rsidRDefault="00564C76" w:rsidP="00564C76">
            <w:pPr>
              <w:pStyle w:val="affd"/>
              <w:widowControl/>
              <w:numPr>
                <w:ilvl w:val="0"/>
                <w:numId w:val="42"/>
              </w:numPr>
              <w:spacing w:line="240" w:lineRule="auto"/>
              <w:ind w:firstLineChars="0"/>
              <w:rPr>
                <w:sz w:val="20"/>
                <w:szCs w:val="20"/>
                <w:lang w:eastAsia="zh-CN"/>
              </w:rPr>
            </w:pPr>
            <w:r w:rsidRPr="00564C76">
              <w:rPr>
                <w:sz w:val="20"/>
                <w:szCs w:val="20"/>
                <w:lang w:eastAsia="zh-CN"/>
              </w:rPr>
              <w:t>Option 1: Same agreement as issue 3-3-2 (scenario 1).</w:t>
            </w:r>
          </w:p>
          <w:p w14:paraId="01C9CBDF" w14:textId="3713852E" w:rsidR="00491EB5" w:rsidRPr="00576635" w:rsidRDefault="00564C76" w:rsidP="00564C76">
            <w:pPr>
              <w:pStyle w:val="affd"/>
              <w:widowControl/>
              <w:numPr>
                <w:ilvl w:val="0"/>
                <w:numId w:val="42"/>
              </w:numPr>
              <w:spacing w:line="240" w:lineRule="auto"/>
              <w:ind w:firstLineChars="0"/>
              <w:rPr>
                <w:sz w:val="20"/>
                <w:szCs w:val="20"/>
                <w:lang w:eastAsia="zh-CN"/>
              </w:rPr>
            </w:pPr>
            <w:r w:rsidRPr="00564C76">
              <w:rPr>
                <w:sz w:val="20"/>
                <w:szCs w:val="20"/>
                <w:lang w:eastAsia="zh-CN"/>
              </w:rPr>
              <w:t>Option 2: The UE continues the measurement within the overlapped concurrent gap occasion (MG#2), i.e. existing priority rule applies without any change</w:t>
            </w:r>
            <w:r w:rsidRPr="00564C76">
              <w:rPr>
                <w:color w:val="000000"/>
                <w:sz w:val="20"/>
                <w:szCs w:val="20"/>
                <w:lang w:eastAsia="zh-CN"/>
              </w:rPr>
              <w:t>.</w:t>
            </w:r>
          </w:p>
        </w:tc>
      </w:tr>
    </w:tbl>
    <w:p w14:paraId="0EADC8E0" w14:textId="6D0D32DF" w:rsidR="00491EB5" w:rsidRDefault="00491EB5" w:rsidP="003D381E">
      <w:pPr>
        <w:jc w:val="both"/>
        <w:rPr>
          <w:rFonts w:eastAsiaTheme="minorEastAsia" w:cs="v4.2.0"/>
          <w:sz w:val="22"/>
          <w:szCs w:val="22"/>
          <w:highlight w:val="lightGray"/>
        </w:rPr>
      </w:pPr>
    </w:p>
    <w:p w14:paraId="2E6578E5" w14:textId="4DA790E0" w:rsidR="00F67D85" w:rsidRDefault="00F67D85" w:rsidP="009C514D">
      <w:pPr>
        <w:rPr>
          <w:rFonts w:eastAsiaTheme="minorEastAsia" w:cs="v4.2.0"/>
          <w:sz w:val="22"/>
          <w:szCs w:val="22"/>
        </w:rPr>
      </w:pPr>
      <w:r w:rsidRPr="00F67D85">
        <w:rPr>
          <w:rFonts w:eastAsiaTheme="minorEastAsia" w:cs="v4.2.0" w:hint="eastAsia"/>
          <w:sz w:val="22"/>
          <w:szCs w:val="22"/>
        </w:rPr>
        <w:t>T</w:t>
      </w:r>
      <w:r w:rsidRPr="00F67D85">
        <w:rPr>
          <w:rFonts w:eastAsiaTheme="minorEastAsia" w:cs="v4.2.0"/>
          <w:sz w:val="22"/>
          <w:szCs w:val="22"/>
        </w:rPr>
        <w:t xml:space="preserve">he collision handing rule was agreed </w:t>
      </w:r>
      <w:r>
        <w:rPr>
          <w:rFonts w:eastAsiaTheme="minorEastAsia" w:cs="v4.2.0"/>
          <w:sz w:val="22"/>
          <w:szCs w:val="22"/>
        </w:rPr>
        <w:t xml:space="preserve">in last meeting for Scenario 1 that </w:t>
      </w:r>
      <w:r w:rsidRPr="00F67D85">
        <w:rPr>
          <w:rFonts w:eastAsiaTheme="minorEastAsia" w:cs="v4.2.0"/>
          <w:sz w:val="22"/>
          <w:szCs w:val="22"/>
        </w:rPr>
        <w:t>when the Pre-MG activation procedure is overlapped with one of concurrent gap occasion and Pre-MG has higher priority than the MG.</w:t>
      </w:r>
      <w:r w:rsidR="00B45F5E">
        <w:rPr>
          <w:rFonts w:eastAsiaTheme="minorEastAsia" w:cs="v4.2.0"/>
          <w:sz w:val="22"/>
          <w:szCs w:val="22"/>
        </w:rPr>
        <w:t xml:space="preserve"> In our understanding, s</w:t>
      </w:r>
      <w:r w:rsidR="00B45F5E" w:rsidRPr="00B45F5E">
        <w:rPr>
          <w:rFonts w:eastAsiaTheme="minorEastAsia" w:cs="v4.2.0"/>
          <w:sz w:val="22"/>
          <w:szCs w:val="22"/>
        </w:rPr>
        <w:t>ince the Pre-MG status shall be applied 5ms after the overlapping MG, the Pre-MG activation/deactivation delay requirement is expected to be extended.</w:t>
      </w:r>
    </w:p>
    <w:p w14:paraId="306DBA8A" w14:textId="6831AA4D" w:rsidR="0032045F" w:rsidRDefault="0032045F" w:rsidP="009C514D">
      <w:pPr>
        <w:rPr>
          <w:rFonts w:eastAsiaTheme="minorEastAsia" w:cs="v4.2.0"/>
          <w:b/>
          <w:sz w:val="22"/>
          <w:szCs w:val="22"/>
        </w:rPr>
      </w:pPr>
      <w:r w:rsidRPr="0032045F">
        <w:rPr>
          <w:rFonts w:eastAsiaTheme="minorEastAsia" w:cs="v4.2.0"/>
          <w:b/>
          <w:sz w:val="22"/>
          <w:szCs w:val="22"/>
        </w:rPr>
        <w:t>Proposal 1:</w:t>
      </w:r>
      <w:r w:rsidR="00042F28">
        <w:rPr>
          <w:rFonts w:eastAsiaTheme="minorEastAsia" w:cs="v4.2.0"/>
          <w:b/>
          <w:sz w:val="22"/>
          <w:szCs w:val="22"/>
        </w:rPr>
        <w:t xml:space="preserve"> For </w:t>
      </w:r>
      <w:r w:rsidR="00042F28" w:rsidRPr="00042F28">
        <w:rPr>
          <w:rFonts w:eastAsiaTheme="minorEastAsia" w:cs="v4.2.0"/>
          <w:b/>
          <w:sz w:val="22"/>
          <w:szCs w:val="22"/>
        </w:rPr>
        <w:t>Scenario 1</w:t>
      </w:r>
      <w:r w:rsidR="00042F28">
        <w:rPr>
          <w:rFonts w:eastAsiaTheme="minorEastAsia" w:cs="v4.2.0"/>
          <w:b/>
          <w:sz w:val="22"/>
          <w:szCs w:val="22"/>
        </w:rPr>
        <w:t>,</w:t>
      </w:r>
      <w:r w:rsidRPr="0032045F">
        <w:rPr>
          <w:rFonts w:eastAsiaTheme="minorEastAsia" w:cs="v4.2.0"/>
          <w:b/>
          <w:sz w:val="22"/>
          <w:szCs w:val="22"/>
        </w:rPr>
        <w:t xml:space="preserve"> </w:t>
      </w:r>
      <w:r w:rsidR="00042F28">
        <w:rPr>
          <w:rFonts w:eastAsiaTheme="minorEastAsia" w:cs="v4.2.0"/>
          <w:b/>
          <w:sz w:val="22"/>
          <w:szCs w:val="22"/>
        </w:rPr>
        <w:t>s</w:t>
      </w:r>
      <w:r w:rsidRPr="0032045F">
        <w:rPr>
          <w:rFonts w:eastAsiaTheme="minorEastAsia" w:cs="v4.2.0"/>
          <w:b/>
          <w:sz w:val="22"/>
          <w:szCs w:val="22"/>
        </w:rPr>
        <w:t>ince the Pre-MG status shall be applied 5ms after the overlapping MG, the Pre-MG activation/deactivation delay requirement is expected to be extended.</w:t>
      </w:r>
    </w:p>
    <w:p w14:paraId="018B66B5" w14:textId="1D043D8A" w:rsidR="00783235" w:rsidRDefault="00783235" w:rsidP="009C514D">
      <w:pPr>
        <w:rPr>
          <w:rFonts w:eastAsiaTheme="minorEastAsia" w:cs="v4.2.0"/>
          <w:b/>
          <w:sz w:val="22"/>
          <w:szCs w:val="22"/>
        </w:rPr>
      </w:pPr>
    </w:p>
    <w:p w14:paraId="46B99D1E" w14:textId="2D796707" w:rsidR="00E32E97" w:rsidRDefault="008A7B0E" w:rsidP="009C514D">
      <w:pPr>
        <w:rPr>
          <w:rFonts w:eastAsiaTheme="minorEastAsia" w:cs="v4.2.0"/>
          <w:sz w:val="22"/>
          <w:szCs w:val="22"/>
        </w:rPr>
      </w:pPr>
      <w:r w:rsidRPr="008A7B0E">
        <w:rPr>
          <w:rFonts w:eastAsiaTheme="minorEastAsia" w:cs="v4.2.0" w:hint="eastAsia"/>
          <w:sz w:val="22"/>
          <w:szCs w:val="22"/>
        </w:rPr>
        <w:t>F</w:t>
      </w:r>
      <w:r w:rsidRPr="008A7B0E">
        <w:rPr>
          <w:rFonts w:eastAsiaTheme="minorEastAsia" w:cs="v4.2.0"/>
          <w:sz w:val="22"/>
          <w:szCs w:val="22"/>
        </w:rPr>
        <w:t xml:space="preserve">or </w:t>
      </w:r>
      <w:r>
        <w:rPr>
          <w:rFonts w:eastAsiaTheme="minorEastAsia" w:cs="v4.2.0"/>
          <w:sz w:val="22"/>
          <w:szCs w:val="22"/>
        </w:rPr>
        <w:t xml:space="preserve">Scenario 2 that </w:t>
      </w:r>
      <w:r w:rsidRPr="008A7B0E">
        <w:rPr>
          <w:rFonts w:eastAsiaTheme="minorEastAsia" w:cs="v4.2.0"/>
          <w:sz w:val="22"/>
          <w:szCs w:val="22"/>
        </w:rPr>
        <w:t xml:space="preserve">when the Pre-MG </w:t>
      </w:r>
      <w:r>
        <w:rPr>
          <w:rFonts w:eastAsiaTheme="minorEastAsia" w:cs="v4.2.0"/>
          <w:sz w:val="22"/>
          <w:szCs w:val="22"/>
        </w:rPr>
        <w:t>de</w:t>
      </w:r>
      <w:r w:rsidRPr="008A7B0E">
        <w:rPr>
          <w:rFonts w:eastAsiaTheme="minorEastAsia" w:cs="v4.2.0"/>
          <w:sz w:val="22"/>
          <w:szCs w:val="22"/>
        </w:rPr>
        <w:t>activation procedure is overlapped with one of concurrent gap occasion and Pre-MG has higher priority than the MG</w:t>
      </w:r>
      <w:r w:rsidR="00686C2B">
        <w:rPr>
          <w:rFonts w:eastAsiaTheme="minorEastAsia" w:cs="v4.2.0"/>
          <w:sz w:val="22"/>
          <w:szCs w:val="22"/>
        </w:rPr>
        <w:t xml:space="preserve">, </w:t>
      </w:r>
      <w:r w:rsidR="003D4EB6">
        <w:rPr>
          <w:rFonts w:eastAsiaTheme="minorEastAsia" w:cs="v4.2.0"/>
          <w:sz w:val="22"/>
          <w:szCs w:val="22"/>
        </w:rPr>
        <w:t>i</w:t>
      </w:r>
      <w:r w:rsidR="00686C2B" w:rsidRPr="00686C2B">
        <w:rPr>
          <w:rFonts w:eastAsiaTheme="minorEastAsia" w:cs="v4.2.0"/>
          <w:sz w:val="22"/>
          <w:szCs w:val="22"/>
        </w:rPr>
        <w:t>n our views,</w:t>
      </w:r>
      <w:r w:rsidR="00686C2B">
        <w:rPr>
          <w:rFonts w:eastAsiaTheme="minorEastAsia" w:cs="v4.2.0"/>
          <w:sz w:val="22"/>
          <w:szCs w:val="22"/>
        </w:rPr>
        <w:t xml:space="preserve"> </w:t>
      </w:r>
      <w:r w:rsidR="00686C2B" w:rsidRPr="00686C2B">
        <w:rPr>
          <w:rFonts w:eastAsiaTheme="minorEastAsia" w:cs="v4.2.0"/>
          <w:sz w:val="22"/>
          <w:szCs w:val="22"/>
        </w:rPr>
        <w:t xml:space="preserve">the collision handing rule follows the same logic with the </w:t>
      </w:r>
      <w:r w:rsidR="00D94622">
        <w:rPr>
          <w:rFonts w:eastAsiaTheme="minorEastAsia" w:cs="v4.2.0"/>
          <w:sz w:val="22"/>
          <w:szCs w:val="22"/>
        </w:rPr>
        <w:t>rule</w:t>
      </w:r>
      <w:r w:rsidR="00686C2B" w:rsidRPr="00686C2B">
        <w:rPr>
          <w:rFonts w:eastAsiaTheme="minorEastAsia" w:cs="v4.2.0"/>
          <w:sz w:val="22"/>
          <w:szCs w:val="22"/>
        </w:rPr>
        <w:t xml:space="preserve"> of Pre-MG activation procedure</w:t>
      </w:r>
      <w:r w:rsidR="00796A43">
        <w:rPr>
          <w:rFonts w:eastAsiaTheme="minorEastAsia" w:cs="v4.2.0"/>
          <w:sz w:val="22"/>
          <w:szCs w:val="22"/>
        </w:rPr>
        <w:t>.</w:t>
      </w:r>
    </w:p>
    <w:p w14:paraId="25723D27" w14:textId="4867D99D" w:rsidR="00796A43" w:rsidRDefault="00796A43" w:rsidP="009C514D">
      <w:pPr>
        <w:rPr>
          <w:rFonts w:eastAsiaTheme="minorEastAsia" w:cs="v4.2.0"/>
          <w:b/>
          <w:sz w:val="22"/>
          <w:szCs w:val="22"/>
        </w:rPr>
      </w:pPr>
      <w:r>
        <w:rPr>
          <w:rFonts w:eastAsiaTheme="minorEastAsia" w:cs="v4.2.0"/>
          <w:b/>
          <w:sz w:val="22"/>
          <w:szCs w:val="22"/>
        </w:rPr>
        <w:t>Proposal 2</w:t>
      </w:r>
      <w:r w:rsidRPr="0032045F">
        <w:rPr>
          <w:rFonts w:eastAsiaTheme="minorEastAsia" w:cs="v4.2.0"/>
          <w:b/>
          <w:sz w:val="22"/>
          <w:szCs w:val="22"/>
        </w:rPr>
        <w:t>:</w:t>
      </w:r>
      <w:r>
        <w:rPr>
          <w:rFonts w:eastAsiaTheme="minorEastAsia" w:cs="v4.2.0"/>
          <w:b/>
          <w:sz w:val="22"/>
          <w:szCs w:val="22"/>
        </w:rPr>
        <w:t xml:space="preserve"> </w:t>
      </w:r>
      <w:r w:rsidR="0006745C">
        <w:rPr>
          <w:rFonts w:eastAsiaTheme="minorEastAsia" w:cs="v4.2.0"/>
          <w:b/>
          <w:sz w:val="22"/>
          <w:szCs w:val="22"/>
        </w:rPr>
        <w:t>For Scenario 2,</w:t>
      </w:r>
      <w:r w:rsidR="0006745C" w:rsidRPr="0032045F">
        <w:rPr>
          <w:rFonts w:eastAsiaTheme="minorEastAsia" w:cs="v4.2.0"/>
          <w:b/>
          <w:sz w:val="22"/>
          <w:szCs w:val="22"/>
        </w:rPr>
        <w:t xml:space="preserve"> </w:t>
      </w:r>
      <w:r w:rsidR="0006745C">
        <w:rPr>
          <w:rFonts w:eastAsiaTheme="minorEastAsia" w:cs="v4.2.0"/>
          <w:b/>
          <w:sz w:val="22"/>
          <w:szCs w:val="22"/>
        </w:rPr>
        <w:t>w</w:t>
      </w:r>
      <w:r w:rsidRPr="00796A43">
        <w:rPr>
          <w:rFonts w:eastAsiaTheme="minorEastAsia" w:cs="v4.2.0"/>
          <w:b/>
          <w:sz w:val="22"/>
          <w:szCs w:val="22"/>
        </w:rPr>
        <w:t>hen the Pre-MG deactivation procedure is overlapped with one of concurrent gap occasion and Pre-MG ha</w:t>
      </w:r>
      <w:r w:rsidR="007571A3">
        <w:rPr>
          <w:rFonts w:eastAsiaTheme="minorEastAsia" w:cs="v4.2.0"/>
          <w:b/>
          <w:sz w:val="22"/>
          <w:szCs w:val="22"/>
        </w:rPr>
        <w:t>s higher priority than the MG,</w:t>
      </w:r>
      <w:r w:rsidRPr="00796A43">
        <w:rPr>
          <w:rFonts w:eastAsiaTheme="minorEastAsia" w:cs="v4.2.0"/>
          <w:b/>
          <w:sz w:val="22"/>
          <w:szCs w:val="22"/>
        </w:rPr>
        <w:t xml:space="preserve"> the collision handing rule follows the same logic with the rule of Pre-MG activation procedure.</w:t>
      </w:r>
    </w:p>
    <w:p w14:paraId="531430A1" w14:textId="489A6D19" w:rsidR="009C514D" w:rsidRDefault="009C514D" w:rsidP="009C514D">
      <w:pPr>
        <w:rPr>
          <w:rFonts w:eastAsiaTheme="minorEastAsia" w:cs="v4.2.0"/>
          <w:b/>
          <w:sz w:val="22"/>
          <w:szCs w:val="22"/>
        </w:rPr>
      </w:pPr>
    </w:p>
    <w:p w14:paraId="67584566" w14:textId="7644F025" w:rsidR="009C514D" w:rsidRPr="009C514D" w:rsidRDefault="009C514D" w:rsidP="009C514D">
      <w:pPr>
        <w:rPr>
          <w:rFonts w:eastAsiaTheme="minorEastAsia" w:cs="v4.2.0"/>
          <w:sz w:val="22"/>
          <w:szCs w:val="22"/>
        </w:rPr>
      </w:pPr>
      <w:r w:rsidRPr="008A7B0E">
        <w:rPr>
          <w:rFonts w:eastAsiaTheme="minorEastAsia" w:cs="v4.2.0" w:hint="eastAsia"/>
          <w:sz w:val="22"/>
          <w:szCs w:val="22"/>
        </w:rPr>
        <w:t>F</w:t>
      </w:r>
      <w:r w:rsidRPr="008A7B0E">
        <w:rPr>
          <w:rFonts w:eastAsiaTheme="minorEastAsia" w:cs="v4.2.0"/>
          <w:sz w:val="22"/>
          <w:szCs w:val="22"/>
        </w:rPr>
        <w:t xml:space="preserve">or </w:t>
      </w:r>
      <w:r>
        <w:rPr>
          <w:rFonts w:eastAsiaTheme="minorEastAsia" w:cs="v4.2.0"/>
          <w:sz w:val="22"/>
          <w:szCs w:val="22"/>
        </w:rPr>
        <w:t xml:space="preserve">Scenario 3 that </w:t>
      </w:r>
      <w:r w:rsidRPr="009C514D">
        <w:rPr>
          <w:rFonts w:eastAsiaTheme="minorEastAsia" w:cs="v4.2.0"/>
          <w:sz w:val="22"/>
          <w:szCs w:val="22"/>
        </w:rPr>
        <w:t>when the Pre-MG activation procedure is overlapped with one of concurrent gap occasion and the MG has higher priority than the Pre-MG, the existing gap collision dropping rule can be applied directly, that is, UE performs measurements in the occasion of MG with higher priority and the occasion of Pre-MG with lower priority is dropped.</w:t>
      </w:r>
    </w:p>
    <w:p w14:paraId="57DEFDB8" w14:textId="7F9D7E6B" w:rsidR="00F67D85" w:rsidRDefault="009C514D" w:rsidP="009C514D">
      <w:pPr>
        <w:rPr>
          <w:rFonts w:eastAsiaTheme="minorEastAsia" w:cs="v4.2.0"/>
          <w:b/>
          <w:sz w:val="22"/>
          <w:szCs w:val="22"/>
        </w:rPr>
      </w:pPr>
      <w:r>
        <w:rPr>
          <w:rFonts w:eastAsiaTheme="minorEastAsia" w:cs="v4.2.0"/>
          <w:b/>
          <w:sz w:val="22"/>
          <w:szCs w:val="22"/>
        </w:rPr>
        <w:t>Proposal 3</w:t>
      </w:r>
      <w:r w:rsidRPr="0032045F">
        <w:rPr>
          <w:rFonts w:eastAsiaTheme="minorEastAsia" w:cs="v4.2.0"/>
          <w:b/>
          <w:sz w:val="22"/>
          <w:szCs w:val="22"/>
        </w:rPr>
        <w:t>:</w:t>
      </w:r>
      <w:r>
        <w:rPr>
          <w:rFonts w:eastAsiaTheme="minorEastAsia" w:cs="v4.2.0"/>
          <w:b/>
          <w:sz w:val="22"/>
          <w:szCs w:val="22"/>
        </w:rPr>
        <w:t xml:space="preserve"> For Scenario 3, w</w:t>
      </w:r>
      <w:r w:rsidRPr="009C514D">
        <w:rPr>
          <w:rFonts w:eastAsiaTheme="minorEastAsia" w:cs="v4.2.0"/>
          <w:b/>
          <w:sz w:val="22"/>
          <w:szCs w:val="22"/>
        </w:rPr>
        <w:t xml:space="preserve">hen the Pre-MG activation procedure is overlapped with one of concurrent gap occasion and the MG has higher priority than the Pre-MG, the existing gap collision </w:t>
      </w:r>
      <w:r w:rsidRPr="009C514D">
        <w:rPr>
          <w:rFonts w:eastAsiaTheme="minorEastAsia" w:cs="v4.2.0"/>
          <w:b/>
          <w:sz w:val="22"/>
          <w:szCs w:val="22"/>
        </w:rPr>
        <w:lastRenderedPageBreak/>
        <w:t>dropping rule c</w:t>
      </w:r>
      <w:r w:rsidR="00C21983">
        <w:rPr>
          <w:rFonts w:eastAsiaTheme="minorEastAsia" w:cs="v4.2.0"/>
          <w:b/>
          <w:sz w:val="22"/>
          <w:szCs w:val="22"/>
        </w:rPr>
        <w:t>W</w:t>
      </w:r>
      <w:bookmarkStart w:id="4" w:name="_GoBack"/>
      <w:bookmarkEnd w:id="4"/>
      <w:r w:rsidRPr="009C514D">
        <w:rPr>
          <w:rFonts w:eastAsiaTheme="minorEastAsia" w:cs="v4.2.0"/>
          <w:b/>
          <w:sz w:val="22"/>
          <w:szCs w:val="22"/>
        </w:rPr>
        <w:t>an be applied directly, that is, UE performs measurements in the occasion of MG with higher priority and the occasion of Pre-MG with lower priority is dropped</w:t>
      </w:r>
      <w:r w:rsidR="00BC4734">
        <w:rPr>
          <w:rFonts w:eastAsiaTheme="minorEastAsia" w:cs="v4.2.0"/>
          <w:b/>
          <w:sz w:val="22"/>
          <w:szCs w:val="22"/>
        </w:rPr>
        <w:t>.</w:t>
      </w:r>
    </w:p>
    <w:p w14:paraId="30044FAE" w14:textId="77777777" w:rsidR="009A09FB" w:rsidRPr="00491EB5" w:rsidRDefault="009A09FB" w:rsidP="003D381E">
      <w:pPr>
        <w:jc w:val="both"/>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36D59C4E"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about Case 1 RRM requirements for the combination of Pre-configured MG and concurrent MG</w:t>
      </w:r>
      <w:r w:rsidR="001B1EEE" w:rsidRPr="008917D2">
        <w:rPr>
          <w:rFonts w:eastAsiaTheme="minorEastAsia" w:hint="eastAsia"/>
          <w:sz w:val="22"/>
          <w:szCs w:val="22"/>
        </w:rPr>
        <w:t>, with the following proposals:</w:t>
      </w:r>
    </w:p>
    <w:p w14:paraId="686448A1" w14:textId="77777777" w:rsidR="00F373C0" w:rsidRDefault="00F373C0" w:rsidP="00F373C0">
      <w:pPr>
        <w:rPr>
          <w:rFonts w:eastAsiaTheme="minorEastAsia" w:cs="v4.2.0"/>
          <w:b/>
          <w:sz w:val="22"/>
          <w:szCs w:val="22"/>
        </w:rPr>
      </w:pPr>
      <w:r w:rsidRPr="0032045F">
        <w:rPr>
          <w:rFonts w:eastAsiaTheme="minorEastAsia" w:cs="v4.2.0"/>
          <w:b/>
          <w:sz w:val="22"/>
          <w:szCs w:val="22"/>
        </w:rPr>
        <w:t>Proposal 1:</w:t>
      </w:r>
      <w:r>
        <w:rPr>
          <w:rFonts w:eastAsiaTheme="minorEastAsia" w:cs="v4.2.0"/>
          <w:b/>
          <w:sz w:val="22"/>
          <w:szCs w:val="22"/>
        </w:rPr>
        <w:t xml:space="preserve"> For </w:t>
      </w:r>
      <w:r w:rsidRPr="00042F28">
        <w:rPr>
          <w:rFonts w:eastAsiaTheme="minorEastAsia" w:cs="v4.2.0"/>
          <w:b/>
          <w:sz w:val="22"/>
          <w:szCs w:val="22"/>
        </w:rPr>
        <w:t>Scenario 1</w:t>
      </w:r>
      <w:r>
        <w:rPr>
          <w:rFonts w:eastAsiaTheme="minorEastAsia" w:cs="v4.2.0"/>
          <w:b/>
          <w:sz w:val="22"/>
          <w:szCs w:val="22"/>
        </w:rPr>
        <w:t>,</w:t>
      </w:r>
      <w:r w:rsidRPr="0032045F">
        <w:rPr>
          <w:rFonts w:eastAsiaTheme="minorEastAsia" w:cs="v4.2.0"/>
          <w:b/>
          <w:sz w:val="22"/>
          <w:szCs w:val="22"/>
        </w:rPr>
        <w:t xml:space="preserve"> </w:t>
      </w:r>
      <w:r>
        <w:rPr>
          <w:rFonts w:eastAsiaTheme="minorEastAsia" w:cs="v4.2.0"/>
          <w:b/>
          <w:sz w:val="22"/>
          <w:szCs w:val="22"/>
        </w:rPr>
        <w:t>s</w:t>
      </w:r>
      <w:r w:rsidRPr="0032045F">
        <w:rPr>
          <w:rFonts w:eastAsiaTheme="minorEastAsia" w:cs="v4.2.0"/>
          <w:b/>
          <w:sz w:val="22"/>
          <w:szCs w:val="22"/>
        </w:rPr>
        <w:t>ince the Pre-MG status shall be applied 5ms after the overlapping MG, the Pre-MG activation/deactivation delay requirement is expected to be extended.</w:t>
      </w:r>
    </w:p>
    <w:p w14:paraId="2F20C451" w14:textId="77777777" w:rsidR="00F373C0" w:rsidRDefault="00F373C0" w:rsidP="00F373C0">
      <w:pPr>
        <w:rPr>
          <w:rFonts w:eastAsiaTheme="minorEastAsia" w:cs="v4.2.0"/>
          <w:b/>
          <w:sz w:val="22"/>
          <w:szCs w:val="22"/>
        </w:rPr>
      </w:pPr>
      <w:r>
        <w:rPr>
          <w:rFonts w:eastAsiaTheme="minorEastAsia" w:cs="v4.2.0"/>
          <w:b/>
          <w:sz w:val="22"/>
          <w:szCs w:val="22"/>
        </w:rPr>
        <w:t>Proposal 2</w:t>
      </w:r>
      <w:r w:rsidRPr="0032045F">
        <w:rPr>
          <w:rFonts w:eastAsiaTheme="minorEastAsia" w:cs="v4.2.0"/>
          <w:b/>
          <w:sz w:val="22"/>
          <w:szCs w:val="22"/>
        </w:rPr>
        <w:t>:</w:t>
      </w:r>
      <w:r>
        <w:rPr>
          <w:rFonts w:eastAsiaTheme="minorEastAsia" w:cs="v4.2.0"/>
          <w:b/>
          <w:sz w:val="22"/>
          <w:szCs w:val="22"/>
        </w:rPr>
        <w:t xml:space="preserve"> For Scenario 2,</w:t>
      </w:r>
      <w:r w:rsidRPr="0032045F">
        <w:rPr>
          <w:rFonts w:eastAsiaTheme="minorEastAsia" w:cs="v4.2.0"/>
          <w:b/>
          <w:sz w:val="22"/>
          <w:szCs w:val="22"/>
        </w:rPr>
        <w:t xml:space="preserve"> </w:t>
      </w:r>
      <w:r>
        <w:rPr>
          <w:rFonts w:eastAsiaTheme="minorEastAsia" w:cs="v4.2.0"/>
          <w:b/>
          <w:sz w:val="22"/>
          <w:szCs w:val="22"/>
        </w:rPr>
        <w:t>w</w:t>
      </w:r>
      <w:r w:rsidRPr="00796A43">
        <w:rPr>
          <w:rFonts w:eastAsiaTheme="minorEastAsia" w:cs="v4.2.0"/>
          <w:b/>
          <w:sz w:val="22"/>
          <w:szCs w:val="22"/>
        </w:rPr>
        <w:t>hen the Pre-MG deactivation procedure is overlapped with one of concurrent gap occasion and Pre-MG ha</w:t>
      </w:r>
      <w:r>
        <w:rPr>
          <w:rFonts w:eastAsiaTheme="minorEastAsia" w:cs="v4.2.0"/>
          <w:b/>
          <w:sz w:val="22"/>
          <w:szCs w:val="22"/>
        </w:rPr>
        <w:t>s higher priority than the MG,</w:t>
      </w:r>
      <w:r w:rsidRPr="00796A43">
        <w:rPr>
          <w:rFonts w:eastAsiaTheme="minorEastAsia" w:cs="v4.2.0"/>
          <w:b/>
          <w:sz w:val="22"/>
          <w:szCs w:val="22"/>
        </w:rPr>
        <w:t xml:space="preserve"> the collision handing rule follows the same logic with the rule of Pre-MG activation procedure.</w:t>
      </w:r>
    </w:p>
    <w:p w14:paraId="1166E615" w14:textId="77777777" w:rsidR="00F373C0" w:rsidRDefault="00F373C0" w:rsidP="00F373C0">
      <w:pPr>
        <w:rPr>
          <w:rFonts w:eastAsiaTheme="minorEastAsia" w:cs="v4.2.0"/>
          <w:b/>
          <w:sz w:val="22"/>
          <w:szCs w:val="22"/>
        </w:rPr>
      </w:pPr>
      <w:r>
        <w:rPr>
          <w:rFonts w:eastAsiaTheme="minorEastAsia" w:cs="v4.2.0"/>
          <w:b/>
          <w:sz w:val="22"/>
          <w:szCs w:val="22"/>
        </w:rPr>
        <w:t>Proposal 3</w:t>
      </w:r>
      <w:r w:rsidRPr="0032045F">
        <w:rPr>
          <w:rFonts w:eastAsiaTheme="minorEastAsia" w:cs="v4.2.0"/>
          <w:b/>
          <w:sz w:val="22"/>
          <w:szCs w:val="22"/>
        </w:rPr>
        <w:t>:</w:t>
      </w:r>
      <w:r>
        <w:rPr>
          <w:rFonts w:eastAsiaTheme="minorEastAsia" w:cs="v4.2.0"/>
          <w:b/>
          <w:sz w:val="22"/>
          <w:szCs w:val="22"/>
        </w:rPr>
        <w:t xml:space="preserve"> For Scenario 3, w</w:t>
      </w:r>
      <w:r w:rsidRPr="009C514D">
        <w:rPr>
          <w:rFonts w:eastAsiaTheme="minorEastAsia" w:cs="v4.2.0"/>
          <w:b/>
          <w:sz w:val="22"/>
          <w:szCs w:val="22"/>
        </w:rPr>
        <w:t>hen the Pre-MG activation procedure is overlapped with one of concurrent gap occasion and the MG has higher priority than the Pre-MG, the existing gap collision dropping rule can be applied directly, that is, UE performs measurements in the occasion of MG with higher priority and the occasion of Pre-MG with lower priority is dropped</w:t>
      </w:r>
      <w:r>
        <w:rPr>
          <w:rFonts w:eastAsiaTheme="minorEastAsia" w:cs="v4.2.0"/>
          <w:b/>
          <w:sz w:val="22"/>
          <w:szCs w:val="22"/>
        </w:rPr>
        <w:t>.</w:t>
      </w:r>
    </w:p>
    <w:p w14:paraId="2466C15C" w14:textId="77777777" w:rsidR="00B94CD2" w:rsidRPr="00F373C0"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1FF2B5EB" w:rsidR="007B130C" w:rsidRPr="00E83129" w:rsidRDefault="009963F6" w:rsidP="009963F6">
      <w:pPr>
        <w:pStyle w:val="affd"/>
        <w:numPr>
          <w:ilvl w:val="0"/>
          <w:numId w:val="28"/>
        </w:numPr>
        <w:ind w:firstLineChars="0"/>
        <w:rPr>
          <w:sz w:val="22"/>
          <w:szCs w:val="22"/>
          <w:lang w:val="en-US"/>
        </w:rPr>
      </w:pPr>
      <w:r w:rsidRPr="009963F6">
        <w:rPr>
          <w:sz w:val="22"/>
          <w:szCs w:val="22"/>
          <w:lang w:val="en-US"/>
        </w:rPr>
        <w:t>R4-2314323</w:t>
      </w:r>
      <w:r w:rsidR="00C04442">
        <w:rPr>
          <w:rFonts w:hint="eastAsia"/>
          <w:sz w:val="22"/>
          <w:szCs w:val="22"/>
          <w:lang w:val="en-US" w:eastAsia="zh-CN"/>
        </w:rPr>
        <w:t>,</w:t>
      </w:r>
      <w:r w:rsidR="00C04442">
        <w:rPr>
          <w:sz w:val="22"/>
          <w:szCs w:val="22"/>
          <w:lang w:val="en-US" w:eastAsia="zh-CN"/>
        </w:rPr>
        <w:t xml:space="preserve"> </w:t>
      </w:r>
      <w:r w:rsidRPr="009963F6">
        <w:rPr>
          <w:sz w:val="22"/>
          <w:szCs w:val="22"/>
          <w:lang w:val="en-US" w:eastAsia="zh-CN"/>
        </w:rPr>
        <w:t>WF on NR MG enhancements (Part 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8E2BEF">
        <w:rPr>
          <w:sz w:val="22"/>
          <w:szCs w:val="22"/>
          <w:lang w:val="en-US" w:eastAsia="zh-CN"/>
        </w:rPr>
        <w:t>8</w:t>
      </w:r>
      <w:r w:rsidR="00C04442" w:rsidRPr="00C04442">
        <w:rPr>
          <w:sz w:val="22"/>
          <w:szCs w:val="22"/>
          <w:lang w:val="en-US" w:eastAsia="zh-CN"/>
        </w:rPr>
        <w:t>,</w:t>
      </w:r>
      <w:r w:rsidR="00C04442">
        <w:rPr>
          <w:sz w:val="22"/>
          <w:szCs w:val="22"/>
          <w:lang w:val="en-US" w:eastAsia="zh-CN"/>
        </w:rPr>
        <w:t xml:space="preserve"> </w:t>
      </w:r>
      <w:r w:rsidR="00DB458A">
        <w:rPr>
          <w:rFonts w:hint="eastAsia"/>
          <w:sz w:val="22"/>
          <w:szCs w:val="22"/>
          <w:lang w:val="en-US" w:eastAsia="zh-CN"/>
        </w:rPr>
        <w:t>August</w:t>
      </w:r>
      <w:r w:rsidR="00AA1EAD" w:rsidRPr="00AA1EAD">
        <w:rPr>
          <w:sz w:val="22"/>
          <w:szCs w:val="22"/>
          <w:lang w:val="en-US" w:eastAsia="zh-CN"/>
        </w:rPr>
        <w:t>, 2023</w:t>
      </w:r>
      <w:r w:rsidR="00C04442">
        <w:rPr>
          <w:sz w:val="22"/>
          <w:szCs w:val="22"/>
          <w:lang w:val="en-US" w:eastAsia="zh-CN"/>
        </w:rPr>
        <w:t>.</w:t>
      </w:r>
    </w:p>
    <w:sectPr w:rsidR="007B130C" w:rsidRPr="00E83129"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688AC" w14:textId="77777777" w:rsidR="001A3FD6" w:rsidRDefault="001A3FD6">
      <w:r>
        <w:separator/>
      </w:r>
    </w:p>
  </w:endnote>
  <w:endnote w:type="continuationSeparator" w:id="0">
    <w:p w14:paraId="6A9D8A79" w14:textId="77777777" w:rsidR="001A3FD6" w:rsidRDefault="001A3FD6">
      <w:r>
        <w:continuationSeparator/>
      </w:r>
    </w:p>
  </w:endnote>
  <w:endnote w:type="continuationNotice" w:id="1">
    <w:p w14:paraId="0CBFFB91" w14:textId="77777777" w:rsidR="001A3FD6" w:rsidRDefault="001A3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95D7C" w14:textId="77777777" w:rsidR="001A3FD6" w:rsidRDefault="001A3FD6">
      <w:r>
        <w:separator/>
      </w:r>
    </w:p>
  </w:footnote>
  <w:footnote w:type="continuationSeparator" w:id="0">
    <w:p w14:paraId="1631070D" w14:textId="77777777" w:rsidR="001A3FD6" w:rsidRDefault="001A3FD6">
      <w:r>
        <w:continuationSeparator/>
      </w:r>
    </w:p>
  </w:footnote>
  <w:footnote w:type="continuationNotice" w:id="1">
    <w:p w14:paraId="77351AD9" w14:textId="77777777" w:rsidR="001A3FD6" w:rsidRDefault="001A3FD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9"/>
  </w:num>
  <w:num w:numId="12">
    <w:abstractNumId w:val="22"/>
  </w:num>
  <w:num w:numId="13">
    <w:abstractNumId w:val="30"/>
  </w:num>
  <w:num w:numId="14">
    <w:abstractNumId w:val="8"/>
  </w:num>
  <w:num w:numId="15">
    <w:abstractNumId w:val="1"/>
  </w:num>
  <w:num w:numId="16">
    <w:abstractNumId w:val="36"/>
  </w:num>
  <w:num w:numId="17">
    <w:abstractNumId w:val="6"/>
  </w:num>
  <w:num w:numId="18">
    <w:abstractNumId w:val="27"/>
  </w:num>
  <w:num w:numId="19">
    <w:abstractNumId w:val="3"/>
  </w:num>
  <w:num w:numId="20">
    <w:abstractNumId w:val="10"/>
  </w:num>
  <w:num w:numId="21">
    <w:abstractNumId w:val="21"/>
  </w:num>
  <w:num w:numId="22">
    <w:abstractNumId w:val="24"/>
  </w:num>
  <w:num w:numId="23">
    <w:abstractNumId w:val="12"/>
  </w:num>
  <w:num w:numId="24">
    <w:abstractNumId w:val="15"/>
  </w:num>
  <w:num w:numId="25">
    <w:abstractNumId w:val="23"/>
  </w:num>
  <w:num w:numId="26">
    <w:abstractNumId w:val="4"/>
  </w:num>
  <w:num w:numId="27">
    <w:abstractNumId w:val="13"/>
  </w:num>
  <w:num w:numId="28">
    <w:abstractNumId w:val="34"/>
  </w:num>
  <w:num w:numId="29">
    <w:abstractNumId w:val="24"/>
  </w:num>
  <w:num w:numId="30">
    <w:abstractNumId w:val="33"/>
  </w:num>
  <w:num w:numId="31">
    <w:abstractNumId w:val="37"/>
  </w:num>
  <w:num w:numId="32">
    <w:abstractNumId w:val="19"/>
  </w:num>
  <w:num w:numId="33">
    <w:abstractNumId w:val="14"/>
  </w:num>
  <w:num w:numId="34">
    <w:abstractNumId w:val="7"/>
  </w:num>
  <w:num w:numId="35">
    <w:abstractNumId w:val="18"/>
  </w:num>
  <w:num w:numId="36">
    <w:abstractNumId w:val="17"/>
  </w:num>
  <w:num w:numId="37">
    <w:abstractNumId w:val="24"/>
  </w:num>
  <w:num w:numId="38">
    <w:abstractNumId w:val="33"/>
  </w:num>
  <w:num w:numId="39">
    <w:abstractNumId w:val="9"/>
  </w:num>
  <w:num w:numId="40">
    <w:abstractNumId w:val="25"/>
  </w:num>
  <w:num w:numId="41">
    <w:abstractNumId w:val="11"/>
  </w:num>
  <w:num w:numId="42">
    <w:abstractNumId w:val="26"/>
  </w:num>
  <w:num w:numId="43">
    <w:abstractNumId w:val="32"/>
  </w:num>
  <w:num w:numId="44">
    <w:abstractNumId w:val="31"/>
  </w:num>
  <w:num w:numId="45">
    <w:abstractNumId w:val="16"/>
  </w:num>
  <w:num w:numId="4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40AFB"/>
    <w:rsid w:val="00040B6E"/>
    <w:rsid w:val="00040B9B"/>
    <w:rsid w:val="00041910"/>
    <w:rsid w:val="00041B0F"/>
    <w:rsid w:val="00042374"/>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9F"/>
    <w:rsid w:val="00077C54"/>
    <w:rsid w:val="000800DC"/>
    <w:rsid w:val="000801AA"/>
    <w:rsid w:val="000808D2"/>
    <w:rsid w:val="00081275"/>
    <w:rsid w:val="00081E65"/>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5010"/>
    <w:rsid w:val="001753FA"/>
    <w:rsid w:val="0017552B"/>
    <w:rsid w:val="001759D9"/>
    <w:rsid w:val="00175AB3"/>
    <w:rsid w:val="00175D68"/>
    <w:rsid w:val="00176C9A"/>
    <w:rsid w:val="0017788B"/>
    <w:rsid w:val="00177E2C"/>
    <w:rsid w:val="00180054"/>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56"/>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56"/>
    <w:rsid w:val="002A7241"/>
    <w:rsid w:val="002A7B8A"/>
    <w:rsid w:val="002B0A1B"/>
    <w:rsid w:val="002B15A0"/>
    <w:rsid w:val="002B1D46"/>
    <w:rsid w:val="002B2840"/>
    <w:rsid w:val="002B3319"/>
    <w:rsid w:val="002B3A3D"/>
    <w:rsid w:val="002B51A4"/>
    <w:rsid w:val="002B5728"/>
    <w:rsid w:val="002B5A86"/>
    <w:rsid w:val="002B607F"/>
    <w:rsid w:val="002B628A"/>
    <w:rsid w:val="002B7961"/>
    <w:rsid w:val="002B7A3B"/>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2AF3"/>
    <w:rsid w:val="002F2C14"/>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63B"/>
    <w:rsid w:val="0030799A"/>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ABF"/>
    <w:rsid w:val="003C7B4E"/>
    <w:rsid w:val="003C7BD5"/>
    <w:rsid w:val="003C7D26"/>
    <w:rsid w:val="003D0751"/>
    <w:rsid w:val="003D0A6E"/>
    <w:rsid w:val="003D0AAA"/>
    <w:rsid w:val="003D1641"/>
    <w:rsid w:val="003D228F"/>
    <w:rsid w:val="003D33F3"/>
    <w:rsid w:val="003D371D"/>
    <w:rsid w:val="003D381E"/>
    <w:rsid w:val="003D38E4"/>
    <w:rsid w:val="003D47C3"/>
    <w:rsid w:val="003D4CEC"/>
    <w:rsid w:val="003D4EB6"/>
    <w:rsid w:val="003D4EF2"/>
    <w:rsid w:val="003D55BE"/>
    <w:rsid w:val="003D59D5"/>
    <w:rsid w:val="003D5C0A"/>
    <w:rsid w:val="003D5DEA"/>
    <w:rsid w:val="003D6073"/>
    <w:rsid w:val="003D64C4"/>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63F"/>
    <w:rsid w:val="00451DFC"/>
    <w:rsid w:val="00451FC4"/>
    <w:rsid w:val="00452702"/>
    <w:rsid w:val="00452CA9"/>
    <w:rsid w:val="004530B2"/>
    <w:rsid w:val="004535FE"/>
    <w:rsid w:val="004543C7"/>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A78"/>
    <w:rsid w:val="004C74E9"/>
    <w:rsid w:val="004C7D82"/>
    <w:rsid w:val="004C7F1F"/>
    <w:rsid w:val="004D09CC"/>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C76"/>
    <w:rsid w:val="00565716"/>
    <w:rsid w:val="00565797"/>
    <w:rsid w:val="00565808"/>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BC3"/>
    <w:rsid w:val="00582BD6"/>
    <w:rsid w:val="00583418"/>
    <w:rsid w:val="005836E8"/>
    <w:rsid w:val="005837DE"/>
    <w:rsid w:val="00584799"/>
    <w:rsid w:val="00584EA3"/>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6058"/>
    <w:rsid w:val="00596454"/>
    <w:rsid w:val="005973AA"/>
    <w:rsid w:val="005A0064"/>
    <w:rsid w:val="005A08AF"/>
    <w:rsid w:val="005A0D3D"/>
    <w:rsid w:val="005A1281"/>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DF"/>
    <w:rsid w:val="00667B5A"/>
    <w:rsid w:val="00667F45"/>
    <w:rsid w:val="00670459"/>
    <w:rsid w:val="006718F8"/>
    <w:rsid w:val="006726AB"/>
    <w:rsid w:val="00672717"/>
    <w:rsid w:val="00672D22"/>
    <w:rsid w:val="00673261"/>
    <w:rsid w:val="00673D7E"/>
    <w:rsid w:val="0067466A"/>
    <w:rsid w:val="00674EEF"/>
    <w:rsid w:val="00675425"/>
    <w:rsid w:val="00675895"/>
    <w:rsid w:val="00675B97"/>
    <w:rsid w:val="0067650A"/>
    <w:rsid w:val="00676665"/>
    <w:rsid w:val="0067765C"/>
    <w:rsid w:val="00677B0B"/>
    <w:rsid w:val="006805F8"/>
    <w:rsid w:val="006808A2"/>
    <w:rsid w:val="0068175B"/>
    <w:rsid w:val="006817B4"/>
    <w:rsid w:val="006825D1"/>
    <w:rsid w:val="0068280F"/>
    <w:rsid w:val="00682A4D"/>
    <w:rsid w:val="00683642"/>
    <w:rsid w:val="00684184"/>
    <w:rsid w:val="00684210"/>
    <w:rsid w:val="006842E1"/>
    <w:rsid w:val="00684AA6"/>
    <w:rsid w:val="006853A1"/>
    <w:rsid w:val="006856C0"/>
    <w:rsid w:val="006867D5"/>
    <w:rsid w:val="00686C2B"/>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CE7"/>
    <w:rsid w:val="0079409C"/>
    <w:rsid w:val="007940E6"/>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3880"/>
    <w:rsid w:val="007D38AC"/>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7B2"/>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A24"/>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6056A"/>
    <w:rsid w:val="0096083B"/>
    <w:rsid w:val="00961127"/>
    <w:rsid w:val="00962B45"/>
    <w:rsid w:val="00962C11"/>
    <w:rsid w:val="00962EAE"/>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3AC"/>
    <w:rsid w:val="0099263F"/>
    <w:rsid w:val="00993A7E"/>
    <w:rsid w:val="009947B0"/>
    <w:rsid w:val="00995174"/>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FF4"/>
    <w:rsid w:val="009B11B9"/>
    <w:rsid w:val="009B1A5C"/>
    <w:rsid w:val="009B26C3"/>
    <w:rsid w:val="009B2796"/>
    <w:rsid w:val="009B280E"/>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7356"/>
    <w:rsid w:val="009D7B43"/>
    <w:rsid w:val="009D7C18"/>
    <w:rsid w:val="009E072E"/>
    <w:rsid w:val="009E0F48"/>
    <w:rsid w:val="009E13FA"/>
    <w:rsid w:val="009E210E"/>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731"/>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F71"/>
    <w:rsid w:val="00B521EC"/>
    <w:rsid w:val="00B5242B"/>
    <w:rsid w:val="00B52442"/>
    <w:rsid w:val="00B5268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E0"/>
    <w:rsid w:val="00C25736"/>
    <w:rsid w:val="00C25BCD"/>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6E"/>
    <w:rsid w:val="00C664F1"/>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FF5"/>
    <w:rsid w:val="00C832A5"/>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48C"/>
    <w:rsid w:val="00CA7544"/>
    <w:rsid w:val="00CA7B55"/>
    <w:rsid w:val="00CB0C4A"/>
    <w:rsid w:val="00CB16CC"/>
    <w:rsid w:val="00CB199B"/>
    <w:rsid w:val="00CB1DA4"/>
    <w:rsid w:val="00CB221D"/>
    <w:rsid w:val="00CB3989"/>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7327"/>
    <w:rsid w:val="00CD7975"/>
    <w:rsid w:val="00CD7BDF"/>
    <w:rsid w:val="00CE0AFD"/>
    <w:rsid w:val="00CE0E96"/>
    <w:rsid w:val="00CE101F"/>
    <w:rsid w:val="00CE14B2"/>
    <w:rsid w:val="00CE1582"/>
    <w:rsid w:val="00CE19A2"/>
    <w:rsid w:val="00CE1D42"/>
    <w:rsid w:val="00CE2124"/>
    <w:rsid w:val="00CE21D5"/>
    <w:rsid w:val="00CE2E5A"/>
    <w:rsid w:val="00CE325C"/>
    <w:rsid w:val="00CE34BE"/>
    <w:rsid w:val="00CE350D"/>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300"/>
    <w:rsid w:val="00D12DD3"/>
    <w:rsid w:val="00D12EA6"/>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5B02"/>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7C"/>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C08"/>
    <w:rsid w:val="00DF30DD"/>
    <w:rsid w:val="00DF4286"/>
    <w:rsid w:val="00DF4F93"/>
    <w:rsid w:val="00DF68D8"/>
    <w:rsid w:val="00DF6A5E"/>
    <w:rsid w:val="00DF6B6D"/>
    <w:rsid w:val="00DF7E69"/>
    <w:rsid w:val="00E00625"/>
    <w:rsid w:val="00E0144E"/>
    <w:rsid w:val="00E014F9"/>
    <w:rsid w:val="00E01544"/>
    <w:rsid w:val="00E018FF"/>
    <w:rsid w:val="00E01B6F"/>
    <w:rsid w:val="00E01D86"/>
    <w:rsid w:val="00E02017"/>
    <w:rsid w:val="00E02841"/>
    <w:rsid w:val="00E02F7C"/>
    <w:rsid w:val="00E03264"/>
    <w:rsid w:val="00E03285"/>
    <w:rsid w:val="00E0370A"/>
    <w:rsid w:val="00E03A57"/>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4CA9"/>
    <w:rsid w:val="00E9527A"/>
    <w:rsid w:val="00E95933"/>
    <w:rsid w:val="00E96978"/>
    <w:rsid w:val="00E96AEE"/>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DC6"/>
    <w:rsid w:val="00EB41F1"/>
    <w:rsid w:val="00EB4555"/>
    <w:rsid w:val="00EB4B50"/>
    <w:rsid w:val="00EB4BC0"/>
    <w:rsid w:val="00EB4D28"/>
    <w:rsid w:val="00EB4F52"/>
    <w:rsid w:val="00EB58C0"/>
    <w:rsid w:val="00EB6039"/>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D04"/>
    <w:rsid w:val="00ED30F1"/>
    <w:rsid w:val="00ED4428"/>
    <w:rsid w:val="00ED444B"/>
    <w:rsid w:val="00ED4BDF"/>
    <w:rsid w:val="00ED4F4A"/>
    <w:rsid w:val="00ED516E"/>
    <w:rsid w:val="00ED55F9"/>
    <w:rsid w:val="00ED6A7E"/>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4980"/>
    <w:rsid w:val="00EF4B84"/>
    <w:rsid w:val="00EF535B"/>
    <w:rsid w:val="00EF53A5"/>
    <w:rsid w:val="00EF545D"/>
    <w:rsid w:val="00EF578E"/>
    <w:rsid w:val="00EF5887"/>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8E7"/>
    <w:rsid w:val="00FB1401"/>
    <w:rsid w:val="00FB1598"/>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9D96AA7-0F42-4878-A974-CCE0E802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4</Pages>
  <Words>897</Words>
  <Characters>5114</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357</cp:revision>
  <cp:lastPrinted>2022-09-22T07:16:00Z</cp:lastPrinted>
  <dcterms:created xsi:type="dcterms:W3CDTF">2023-04-04T03:13:00Z</dcterms:created>
  <dcterms:modified xsi:type="dcterms:W3CDTF">2023-09-27T12:00:00Z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